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4B0BF31F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AE6220">
        <w:rPr>
          <w:rStyle w:val="head-activityType"/>
          <w:color w:val="000000" w:themeColor="text1"/>
          <w:sz w:val="36"/>
          <w:szCs w:val="36"/>
        </w:rPr>
        <w:t>3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bookmarkStart w:id="0" w:name="_GoBack"/>
      <w:bookmarkEnd w:id="0"/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2008054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2112BDB4" w14:textId="441F08DD" w:rsidR="00AE6220" w:rsidRPr="003F69B2" w:rsidRDefault="0045796A" w:rsidP="003F69B2">
      <w:pPr>
        <w:pStyle w:val="instruction"/>
        <w:spacing w:after="120"/>
      </w:pPr>
      <w:r w:rsidRPr="003F69B2">
        <w:t>1</w:t>
      </w:r>
      <w:r w:rsidRPr="003F69B2">
        <w:tab/>
      </w:r>
      <w:r w:rsidR="00EB41BC" w:rsidRPr="00EB41BC">
        <w:rPr>
          <w:lang w:val="en-US"/>
        </w:rPr>
        <w:t>Read and write</w:t>
      </w:r>
      <w:r w:rsidR="00AE6220" w:rsidRPr="003F69B2">
        <w:t xml:space="preserve"> words to complete the sentences.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</w:tblGrid>
      <w:tr w:rsidR="00043296" w14:paraId="59968158" w14:textId="77777777" w:rsidTr="003F69B2">
        <w:trPr>
          <w:cantSplit/>
          <w:trHeight w:val="1474"/>
        </w:trPr>
        <w:tc>
          <w:tcPr>
            <w:tcW w:w="2777" w:type="dxa"/>
            <w:vAlign w:val="center"/>
          </w:tcPr>
          <w:p w14:paraId="07818EE1" w14:textId="77777777" w:rsidR="00043296" w:rsidRDefault="00043296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E1A9E9" wp14:editId="6EE29DDF">
                  <wp:extent cx="603504" cy="892506"/>
                  <wp:effectExtent l="0" t="0" r="6350" b="0"/>
                  <wp:docPr id="102631475" name="Picture 102631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947" cy="896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052F53B" w14:textId="77777777" w:rsidR="00043296" w:rsidRDefault="00043296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5472FB" wp14:editId="0EE561D6">
                  <wp:extent cx="574156" cy="837311"/>
                  <wp:effectExtent l="0" t="0" r="0" b="1270"/>
                  <wp:docPr id="102631476" name="Picture 102631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51" cy="8400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3296" w:rsidRPr="00685431" w14:paraId="1F6ED290" w14:textId="77777777" w:rsidTr="002802EF">
        <w:trPr>
          <w:cantSplit/>
          <w:trHeight w:val="454"/>
        </w:trPr>
        <w:tc>
          <w:tcPr>
            <w:tcW w:w="2777" w:type="dxa"/>
            <w:vAlign w:val="center"/>
          </w:tcPr>
          <w:p w14:paraId="7DECED8C" w14:textId="5A6D4CEF" w:rsidR="00043296" w:rsidRPr="00685431" w:rsidRDefault="00043296" w:rsidP="002802EF">
            <w:pPr>
              <w:pStyle w:val="activity-numbered--centered"/>
              <w:spacing w:after="0"/>
            </w:pPr>
            <w:r>
              <w:t>pilot</w:t>
            </w:r>
          </w:p>
        </w:tc>
        <w:tc>
          <w:tcPr>
            <w:tcW w:w="2778" w:type="dxa"/>
            <w:vAlign w:val="center"/>
          </w:tcPr>
          <w:p w14:paraId="0562193C" w14:textId="78B5BF89" w:rsidR="00043296" w:rsidRPr="00685431" w:rsidRDefault="00043296" w:rsidP="002802EF">
            <w:pPr>
              <w:pStyle w:val="activity-numbered--centered"/>
              <w:spacing w:after="0"/>
            </w:pPr>
            <w:r>
              <w:t>scientist</w:t>
            </w:r>
          </w:p>
        </w:tc>
      </w:tr>
      <w:tr w:rsidR="00043296" w14:paraId="4ED32C4C" w14:textId="77777777" w:rsidTr="002802EF">
        <w:trPr>
          <w:cantSplit/>
          <w:trHeight w:val="1418"/>
        </w:trPr>
        <w:tc>
          <w:tcPr>
            <w:tcW w:w="2777" w:type="dxa"/>
            <w:vAlign w:val="center"/>
          </w:tcPr>
          <w:p w14:paraId="7990A7E4" w14:textId="77777777" w:rsidR="00043296" w:rsidRDefault="00043296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CD2B2B" wp14:editId="2CFBF948">
                  <wp:extent cx="703961" cy="869600"/>
                  <wp:effectExtent l="0" t="0" r="0" b="0"/>
                  <wp:docPr id="102631477" name="Picture 102631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855" cy="873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D85BDE7" w14:textId="77777777" w:rsidR="00043296" w:rsidRDefault="00043296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B3BB8E" wp14:editId="4C8C8252">
                  <wp:extent cx="804672" cy="862149"/>
                  <wp:effectExtent l="0" t="0" r="0" b="1905"/>
                  <wp:docPr id="102631478" name="Picture 102631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000" cy="867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3296" w14:paraId="65B2AE9D" w14:textId="77777777" w:rsidTr="002802EF">
        <w:trPr>
          <w:cantSplit/>
          <w:trHeight w:val="454"/>
        </w:trPr>
        <w:tc>
          <w:tcPr>
            <w:tcW w:w="2777" w:type="dxa"/>
            <w:vAlign w:val="center"/>
          </w:tcPr>
          <w:p w14:paraId="1657303C" w14:textId="3FB42430" w:rsidR="00043296" w:rsidRDefault="00043296" w:rsidP="002802EF">
            <w:pPr>
              <w:pStyle w:val="activity-numbered--centered"/>
              <w:spacing w:after="0"/>
            </w:pPr>
            <w:r>
              <w:t>sports coach</w:t>
            </w:r>
          </w:p>
        </w:tc>
        <w:tc>
          <w:tcPr>
            <w:tcW w:w="2778" w:type="dxa"/>
            <w:vAlign w:val="center"/>
          </w:tcPr>
          <w:p w14:paraId="29E2325C" w14:textId="646F53C8" w:rsidR="00043296" w:rsidRDefault="00043296" w:rsidP="002802EF">
            <w:pPr>
              <w:pStyle w:val="activity-numbered--centered"/>
              <w:spacing w:after="0"/>
            </w:pPr>
            <w:r>
              <w:t>shop assistant</w:t>
            </w:r>
          </w:p>
        </w:tc>
      </w:tr>
    </w:tbl>
    <w:p w14:paraId="010D9B84" w14:textId="16A284CF" w:rsidR="00043296" w:rsidRPr="00015C6F" w:rsidRDefault="00043296" w:rsidP="00043296">
      <w:pPr>
        <w:pStyle w:val="activity-numbered"/>
        <w:spacing w:before="120"/>
      </w:pPr>
      <w:r>
        <w:t>1</w:t>
      </w:r>
      <w:r>
        <w:tab/>
        <w:t xml:space="preserve">I sell things. I’m a </w:t>
      </w:r>
      <w:r w:rsidRPr="004727DA">
        <w:rPr>
          <w:rStyle w:val="wol"/>
        </w:rPr>
        <w:t>                                         </w:t>
      </w:r>
      <w:r w:rsidRPr="00981302">
        <w:t xml:space="preserve"> </w:t>
      </w:r>
      <w:r>
        <w:t>.</w:t>
      </w:r>
    </w:p>
    <w:p w14:paraId="0213C424" w14:textId="77777777" w:rsidR="00043296" w:rsidRPr="00015C6F" w:rsidRDefault="00043296" w:rsidP="00043296">
      <w:pPr>
        <w:pStyle w:val="activity-numbered"/>
      </w:pPr>
      <w:r>
        <w:t>2</w:t>
      </w:r>
      <w:r>
        <w:tab/>
        <w:t xml:space="preserve">I do sport in my job. I’m a </w:t>
      </w:r>
      <w:r w:rsidRPr="004727DA">
        <w:rPr>
          <w:rStyle w:val="wol"/>
        </w:rPr>
        <w:t>                                         </w:t>
      </w:r>
      <w:r>
        <w:t xml:space="preserve"> .</w:t>
      </w:r>
    </w:p>
    <w:p w14:paraId="4B583A7F" w14:textId="77777777" w:rsidR="00043296" w:rsidRPr="00015C6F" w:rsidRDefault="00043296" w:rsidP="00043296">
      <w:pPr>
        <w:pStyle w:val="activity-numbered"/>
      </w:pPr>
      <w:r>
        <w:t>3</w:t>
      </w:r>
      <w:r>
        <w:tab/>
        <w:t xml:space="preserve">She flies planes. She’s a </w:t>
      </w:r>
      <w:r w:rsidRPr="004727DA">
        <w:rPr>
          <w:rStyle w:val="wol"/>
        </w:rPr>
        <w:t>                                         </w:t>
      </w:r>
      <w:r w:rsidRPr="00981302">
        <w:rPr>
          <w:rStyle w:val="wol"/>
          <w:u w:val="none"/>
        </w:rPr>
        <w:t xml:space="preserve"> </w:t>
      </w:r>
      <w:r w:rsidRPr="0057351E">
        <w:t>.</w:t>
      </w:r>
    </w:p>
    <w:p w14:paraId="22CAC80B" w14:textId="440EF3E6" w:rsidR="00AE6220" w:rsidRDefault="00043296" w:rsidP="00043296">
      <w:pPr>
        <w:pStyle w:val="activity-numbered"/>
      </w:pPr>
      <w:r>
        <w:t>4</w:t>
      </w:r>
      <w:r>
        <w:tab/>
        <w:t xml:space="preserve">He loves science. He’s a </w:t>
      </w:r>
      <w:r w:rsidRPr="004727DA">
        <w:rPr>
          <w:rStyle w:val="wol"/>
        </w:rPr>
        <w:t>                                         </w:t>
      </w:r>
      <w:r w:rsidRPr="00981302">
        <w:rPr>
          <w:rStyle w:val="wol"/>
          <w:u w:val="none"/>
        </w:rPr>
        <w:t xml:space="preserve"> </w:t>
      </w:r>
      <w:r>
        <w:t>.</w:t>
      </w:r>
    </w:p>
    <w:p w14:paraId="2B253D02" w14:textId="418E9979" w:rsidR="00043296" w:rsidRDefault="00043296" w:rsidP="003F69B2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37131DB" w14:textId="61A2E26B" w:rsidR="00426041" w:rsidRPr="004B0405" w:rsidRDefault="0045796A" w:rsidP="00426041">
      <w:pPr>
        <w:pStyle w:val="instruction"/>
        <w:spacing w:after="120"/>
      </w:pPr>
      <w:r>
        <w:t>2</w:t>
      </w:r>
      <w:r>
        <w:tab/>
      </w:r>
      <w:r w:rsidR="003F69B2">
        <w:t xml:space="preserve">Read and </w:t>
      </w:r>
      <w:r w:rsidR="00EB41BC" w:rsidRPr="00EB41BC">
        <w:rPr>
          <w:lang w:val="en-US"/>
        </w:rPr>
        <w:t>circle</w:t>
      </w:r>
      <w:r w:rsidR="003F69B2">
        <w:t xml:space="preserve"> words to complete the sentences.</w:t>
      </w:r>
      <w:r w:rsidR="00426041" w:rsidRPr="00426041">
        <w:t xml:space="preserve"> </w:t>
      </w:r>
    </w:p>
    <w:tbl>
      <w:tblPr>
        <w:tblW w:w="0" w:type="auto"/>
        <w:tblInd w:w="284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426041" w14:paraId="3C2B0240" w14:textId="77777777" w:rsidTr="00F31AFB">
        <w:trPr>
          <w:cantSplit/>
          <w:trHeight w:val="1418"/>
        </w:trPr>
        <w:tc>
          <w:tcPr>
            <w:tcW w:w="2777" w:type="dxa"/>
            <w:vAlign w:val="bottom"/>
          </w:tcPr>
          <w:p w14:paraId="5892A2CE" w14:textId="77777777" w:rsidR="00426041" w:rsidRDefault="00426041" w:rsidP="00F31A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1FBF7A5" wp14:editId="1804E0FC">
                  <wp:extent cx="1394766" cy="804672"/>
                  <wp:effectExtent l="0" t="0" r="2540" b="0"/>
                  <wp:docPr id="102631425" name="Picture 102631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2978" cy="80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0C7CA99B" w14:textId="77777777" w:rsidR="00426041" w:rsidRDefault="00426041" w:rsidP="00F31A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7A5B5C" wp14:editId="72C0281C">
                  <wp:extent cx="1426464" cy="822959"/>
                  <wp:effectExtent l="0" t="0" r="0" b="3175"/>
                  <wp:docPr id="102631426" name="Picture 102631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010" cy="834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258360F3" w14:textId="77777777" w:rsidR="00426041" w:rsidRDefault="00426041" w:rsidP="00F31A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4FD8B21" wp14:editId="02E754B5">
                  <wp:extent cx="1402715" cy="809258"/>
                  <wp:effectExtent l="0" t="0" r="0" b="3810"/>
                  <wp:docPr id="102631427" name="Picture 102631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002" cy="823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041" w:rsidRPr="00685431" w14:paraId="49D89A67" w14:textId="77777777" w:rsidTr="002802EF">
        <w:trPr>
          <w:cantSplit/>
          <w:trHeight w:val="454"/>
        </w:trPr>
        <w:tc>
          <w:tcPr>
            <w:tcW w:w="2777" w:type="dxa"/>
            <w:vAlign w:val="center"/>
          </w:tcPr>
          <w:p w14:paraId="59021F06" w14:textId="67E24274" w:rsidR="00426041" w:rsidRPr="00685431" w:rsidRDefault="00426041" w:rsidP="002802EF">
            <w:pPr>
              <w:pStyle w:val="activity-numbered--centered"/>
              <w:spacing w:after="0"/>
            </w:pPr>
            <w:r>
              <w:t>1</w:t>
            </w:r>
          </w:p>
        </w:tc>
        <w:tc>
          <w:tcPr>
            <w:tcW w:w="2778" w:type="dxa"/>
            <w:vAlign w:val="center"/>
          </w:tcPr>
          <w:p w14:paraId="416D17D9" w14:textId="4C18E6CD" w:rsidR="00426041" w:rsidRPr="00685431" w:rsidRDefault="00426041" w:rsidP="002802EF">
            <w:pPr>
              <w:pStyle w:val="activity-numbered--centered"/>
              <w:spacing w:after="0"/>
            </w:pPr>
            <w:r>
              <w:t>2</w:t>
            </w:r>
          </w:p>
        </w:tc>
        <w:tc>
          <w:tcPr>
            <w:tcW w:w="2778" w:type="dxa"/>
            <w:vAlign w:val="center"/>
          </w:tcPr>
          <w:p w14:paraId="1138C48A" w14:textId="2FA54FB3" w:rsidR="00426041" w:rsidRPr="00685431" w:rsidRDefault="00426041" w:rsidP="002802EF">
            <w:pPr>
              <w:pStyle w:val="activity-numbered--centered"/>
              <w:spacing w:after="0"/>
            </w:pPr>
            <w:r>
              <w:t>3</w:t>
            </w:r>
          </w:p>
        </w:tc>
      </w:tr>
      <w:tr w:rsidR="00426041" w14:paraId="580E0EAC" w14:textId="77777777" w:rsidTr="00F31AFB">
        <w:trPr>
          <w:cantSplit/>
          <w:trHeight w:val="1418"/>
        </w:trPr>
        <w:tc>
          <w:tcPr>
            <w:tcW w:w="2777" w:type="dxa"/>
            <w:vAlign w:val="bottom"/>
          </w:tcPr>
          <w:p w14:paraId="15A84B12" w14:textId="77777777" w:rsidR="00426041" w:rsidRDefault="00426041" w:rsidP="00F31A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6E0496" wp14:editId="2961A805">
                  <wp:extent cx="1394384" cy="804451"/>
                  <wp:effectExtent l="0" t="0" r="3175" b="0"/>
                  <wp:docPr id="102631428" name="Picture 102631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089" cy="816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7454A95C" w14:textId="77777777" w:rsidR="00426041" w:rsidRDefault="00426041" w:rsidP="00F31A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FE7F16" wp14:editId="6186A709">
                  <wp:extent cx="1397104" cy="806019"/>
                  <wp:effectExtent l="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4218" cy="810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6EF2149F" w14:textId="77777777" w:rsidR="00426041" w:rsidRDefault="00426041" w:rsidP="00F31A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8FDFE1" wp14:editId="0887A3F1">
                  <wp:extent cx="1392276" cy="803236"/>
                  <wp:effectExtent l="0" t="0" r="5080" b="0"/>
                  <wp:docPr id="102631424" name="Picture 102631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149" cy="814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041" w14:paraId="1F3E3ECD" w14:textId="77777777" w:rsidTr="002802EF">
        <w:trPr>
          <w:cantSplit/>
          <w:trHeight w:val="454"/>
        </w:trPr>
        <w:tc>
          <w:tcPr>
            <w:tcW w:w="2777" w:type="dxa"/>
            <w:vAlign w:val="center"/>
          </w:tcPr>
          <w:p w14:paraId="2E55C084" w14:textId="3CB44D92" w:rsidR="00426041" w:rsidRDefault="00426041" w:rsidP="002802EF">
            <w:pPr>
              <w:pStyle w:val="activity-numbered--centered"/>
              <w:spacing w:after="0"/>
            </w:pPr>
            <w:r>
              <w:t>4</w:t>
            </w:r>
          </w:p>
        </w:tc>
        <w:tc>
          <w:tcPr>
            <w:tcW w:w="2778" w:type="dxa"/>
            <w:vAlign w:val="center"/>
          </w:tcPr>
          <w:p w14:paraId="2AC74E3D" w14:textId="5450B8C2" w:rsidR="00426041" w:rsidRDefault="00426041" w:rsidP="002802EF">
            <w:pPr>
              <w:pStyle w:val="activity-numbered--centered"/>
              <w:spacing w:after="0"/>
            </w:pPr>
            <w:r>
              <w:t>5</w:t>
            </w:r>
          </w:p>
        </w:tc>
        <w:tc>
          <w:tcPr>
            <w:tcW w:w="2778" w:type="dxa"/>
            <w:vAlign w:val="center"/>
          </w:tcPr>
          <w:p w14:paraId="3B113C2C" w14:textId="487F8779" w:rsidR="00426041" w:rsidRPr="00350086" w:rsidRDefault="00426041" w:rsidP="002802EF">
            <w:pPr>
              <w:pStyle w:val="activity-numbered--centered"/>
              <w:spacing w:after="0"/>
            </w:pPr>
            <w:r>
              <w:t>6</w:t>
            </w:r>
          </w:p>
        </w:tc>
      </w:tr>
    </w:tbl>
    <w:p w14:paraId="18FBD6AD" w14:textId="5A3D0F97" w:rsidR="00426041" w:rsidRDefault="00426041" w:rsidP="00426041">
      <w:pPr>
        <w:pStyle w:val="activity-unnumbered"/>
        <w:spacing w:before="60"/>
      </w:pPr>
      <w:r>
        <w:t>1</w:t>
      </w:r>
      <w:r>
        <w:tab/>
        <w:t xml:space="preserve">I’m a chef. I </w:t>
      </w:r>
      <w:r w:rsidRPr="00C77A6A">
        <w:rPr>
          <w:b/>
        </w:rPr>
        <w:t xml:space="preserve">cook food </w:t>
      </w:r>
      <w:r w:rsidRPr="00EA635B">
        <w:t>/</w:t>
      </w:r>
      <w:r w:rsidRPr="00C77A6A">
        <w:rPr>
          <w:b/>
        </w:rPr>
        <w:t xml:space="preserve"> work outside</w:t>
      </w:r>
      <w:r>
        <w:rPr>
          <w:b/>
        </w:rPr>
        <w:t xml:space="preserve"> </w:t>
      </w:r>
      <w:r w:rsidRPr="00AC13B6">
        <w:t xml:space="preserve">. </w:t>
      </w:r>
    </w:p>
    <w:p w14:paraId="10675DBA" w14:textId="738BFE1A" w:rsidR="00426041" w:rsidRDefault="00426041" w:rsidP="00426041">
      <w:pPr>
        <w:pStyle w:val="activity-unnumbered"/>
      </w:pPr>
      <w:r>
        <w:t>2</w:t>
      </w:r>
      <w:r>
        <w:tab/>
        <w:t xml:space="preserve">I’m a shop assistant. I </w:t>
      </w:r>
      <w:r>
        <w:rPr>
          <w:b/>
        </w:rPr>
        <w:t>drive</w:t>
      </w:r>
      <w:r w:rsidRPr="00C77A6A">
        <w:rPr>
          <w:b/>
        </w:rPr>
        <w:t xml:space="preserve"> </w:t>
      </w:r>
      <w:r w:rsidRPr="00EA635B">
        <w:t>/</w:t>
      </w:r>
      <w:r w:rsidRPr="00C77A6A">
        <w:rPr>
          <w:b/>
        </w:rPr>
        <w:t xml:space="preserve"> sell things</w:t>
      </w:r>
      <w:r>
        <w:rPr>
          <w:b/>
        </w:rPr>
        <w:t xml:space="preserve"> </w:t>
      </w:r>
      <w:r w:rsidRPr="00AC13B6">
        <w:t xml:space="preserve">. </w:t>
      </w:r>
    </w:p>
    <w:p w14:paraId="688368DB" w14:textId="5CA01B03" w:rsidR="00426041" w:rsidRDefault="00426041" w:rsidP="00426041">
      <w:pPr>
        <w:pStyle w:val="activity-unnumbered"/>
      </w:pPr>
      <w:r>
        <w:t>3</w:t>
      </w:r>
      <w:r>
        <w:tab/>
        <w:t xml:space="preserve">I clean the streets. I </w:t>
      </w:r>
      <w:r>
        <w:rPr>
          <w:b/>
        </w:rPr>
        <w:t>work with animals</w:t>
      </w:r>
      <w:r w:rsidRPr="00C77A6A">
        <w:rPr>
          <w:b/>
        </w:rPr>
        <w:t xml:space="preserve"> </w:t>
      </w:r>
      <w:r w:rsidRPr="00EA635B">
        <w:t>/</w:t>
      </w:r>
      <w:r w:rsidRPr="00C77A6A">
        <w:rPr>
          <w:b/>
        </w:rPr>
        <w:t xml:space="preserve"> work outside</w:t>
      </w:r>
      <w:r>
        <w:rPr>
          <w:b/>
        </w:rPr>
        <w:t xml:space="preserve"> </w:t>
      </w:r>
      <w:r>
        <w:t>.</w:t>
      </w:r>
    </w:p>
    <w:p w14:paraId="145A93EB" w14:textId="05392DC4" w:rsidR="00426041" w:rsidRDefault="00426041" w:rsidP="00426041">
      <w:pPr>
        <w:pStyle w:val="activity-unnumbered"/>
      </w:pPr>
      <w:r>
        <w:t>4</w:t>
      </w:r>
      <w:r>
        <w:tab/>
        <w:t xml:space="preserve">I work at the hospital. I </w:t>
      </w:r>
      <w:r w:rsidRPr="00C77A6A">
        <w:rPr>
          <w:b/>
        </w:rPr>
        <w:t xml:space="preserve">drive </w:t>
      </w:r>
      <w:r w:rsidRPr="00EA635B">
        <w:t>/</w:t>
      </w:r>
      <w:r w:rsidRPr="00C77A6A">
        <w:rPr>
          <w:b/>
        </w:rPr>
        <w:t xml:space="preserve"> sell things</w:t>
      </w:r>
      <w:r>
        <w:t xml:space="preserve"> an ambulance. </w:t>
      </w:r>
    </w:p>
    <w:p w14:paraId="71E96999" w14:textId="05AF7096" w:rsidR="00426041" w:rsidRDefault="00426041" w:rsidP="00426041">
      <w:pPr>
        <w:pStyle w:val="activity-unnumbered"/>
      </w:pPr>
      <w:r>
        <w:t>5</w:t>
      </w:r>
      <w:r>
        <w:tab/>
        <w:t xml:space="preserve">I’m a doctor. I </w:t>
      </w:r>
      <w:r w:rsidR="00EB41BC">
        <w:rPr>
          <w:b/>
        </w:rPr>
        <w:t xml:space="preserve">help people </w:t>
      </w:r>
      <w:r w:rsidR="00EB41BC" w:rsidRPr="00EA635B">
        <w:t>/</w:t>
      </w:r>
      <w:r w:rsidR="00EB41BC">
        <w:rPr>
          <w:b/>
        </w:rPr>
        <w:t xml:space="preserve"> </w:t>
      </w:r>
      <w:r w:rsidRPr="00694560">
        <w:rPr>
          <w:b/>
        </w:rPr>
        <w:t>cook food</w:t>
      </w:r>
      <w:r>
        <w:rPr>
          <w:b/>
        </w:rPr>
        <w:t xml:space="preserve"> </w:t>
      </w:r>
      <w:r>
        <w:t>.</w:t>
      </w:r>
    </w:p>
    <w:p w14:paraId="2284FA82" w14:textId="1B52A2B9" w:rsidR="00426041" w:rsidRPr="00D6210F" w:rsidRDefault="00426041" w:rsidP="00426041">
      <w:pPr>
        <w:pStyle w:val="activity-unnumbered"/>
      </w:pPr>
      <w:r>
        <w:t>6</w:t>
      </w:r>
      <w:r>
        <w:tab/>
      </w:r>
      <w:r w:rsidRPr="00497C6F">
        <w:rPr>
          <w:rStyle w:val="wol"/>
          <w:u w:val="none"/>
        </w:rPr>
        <w:t>I’m a vet</w:t>
      </w:r>
      <w:r>
        <w:rPr>
          <w:rStyle w:val="wol"/>
          <w:u w:val="none"/>
        </w:rPr>
        <w:t>.</w:t>
      </w:r>
      <w:r w:rsidRPr="00497C6F">
        <w:rPr>
          <w:rStyle w:val="wol"/>
          <w:u w:val="none"/>
        </w:rPr>
        <w:t xml:space="preserve"> </w:t>
      </w:r>
      <w:r>
        <w:rPr>
          <w:rStyle w:val="wol"/>
          <w:u w:val="none"/>
        </w:rPr>
        <w:t xml:space="preserve">I </w:t>
      </w:r>
      <w:r w:rsidRPr="00C77A6A">
        <w:rPr>
          <w:rStyle w:val="wol"/>
          <w:b/>
          <w:u w:val="none"/>
        </w:rPr>
        <w:t xml:space="preserve">drive </w:t>
      </w:r>
      <w:r w:rsidRPr="00EA635B">
        <w:rPr>
          <w:rStyle w:val="wol"/>
          <w:u w:val="none"/>
        </w:rPr>
        <w:t>/</w:t>
      </w:r>
      <w:r w:rsidRPr="00C77A6A">
        <w:rPr>
          <w:rStyle w:val="wol"/>
          <w:b/>
          <w:u w:val="none"/>
        </w:rPr>
        <w:t xml:space="preserve"> work with animals</w:t>
      </w:r>
      <w:r>
        <w:rPr>
          <w:rStyle w:val="wol"/>
          <w:b/>
          <w:u w:val="none"/>
        </w:rPr>
        <w:t xml:space="preserve"> </w:t>
      </w:r>
      <w:r>
        <w:rPr>
          <w:rStyle w:val="wol"/>
          <w:u w:val="none"/>
        </w:rPr>
        <w:t>.</w:t>
      </w:r>
    </w:p>
    <w:p w14:paraId="082AF095" w14:textId="2306E2F1" w:rsidR="00744FC9" w:rsidRDefault="0045796A" w:rsidP="00426041">
      <w:pPr>
        <w:pStyle w:val="instruction"/>
        <w:spacing w:before="0" w:after="0"/>
        <w:ind w:right="-7"/>
        <w:jc w:val="right"/>
        <w:rPr>
          <w:b w:val="0"/>
          <w:sz w:val="32"/>
          <w:szCs w:val="32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B82A9C">
        <w:rPr>
          <w:rStyle w:val="marks-frame"/>
        </w:rPr>
        <w:t>6</w:t>
      </w:r>
      <w:r>
        <w:rPr>
          <w:rStyle w:val="marks-frame"/>
        </w:rPr>
        <w:t> </w:t>
      </w:r>
      <w:r w:rsidR="00744FC9"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92EA9D3" w14:textId="77777777" w:rsidR="006E2878" w:rsidRDefault="00141B75" w:rsidP="006E2878">
      <w:pPr>
        <w:pStyle w:val="instruction"/>
      </w:pPr>
      <w:r w:rsidRPr="00FE7652">
        <w:t>3</w:t>
      </w:r>
      <w:r w:rsidRPr="00FE7652">
        <w:tab/>
      </w:r>
      <w:r w:rsidR="006E2878">
        <w:t xml:space="preserve">Read </w:t>
      </w:r>
      <w:r w:rsidR="006E2878" w:rsidRPr="00780473">
        <w:t>and</w:t>
      </w:r>
      <w:r w:rsidR="006E2878">
        <w:t xml:space="preserve"> match.</w:t>
      </w:r>
    </w:p>
    <w:p w14:paraId="1E35DF5E" w14:textId="77777777" w:rsidR="006E2878" w:rsidRDefault="006E2878" w:rsidP="006E2878">
      <w:pPr>
        <w:pStyle w:val="activity-numbered--match-images"/>
      </w:pPr>
      <w:r w:rsidRPr="00117BF5">
        <w:t>1</w:t>
      </w:r>
      <w:r w:rsidRPr="00117BF5">
        <w:tab/>
      </w:r>
      <w:r>
        <w:t xml:space="preserve">Where does she work? She works in an ambulance. </w:t>
      </w:r>
      <w:r w:rsidRPr="00117BF5">
        <w:t xml:space="preserve"> </w:t>
      </w:r>
      <w:r w:rsidRPr="004727DA">
        <w:rPr>
          <w:rStyle w:val="wol"/>
        </w:rPr>
        <w:t>     </w:t>
      </w:r>
      <w:r>
        <w:tab/>
      </w:r>
    </w:p>
    <w:p w14:paraId="13C6D937" w14:textId="77777777" w:rsidR="006E2878" w:rsidRDefault="006E2878" w:rsidP="006E2878">
      <w:pPr>
        <w:pStyle w:val="activity-numbered--match-images"/>
      </w:pPr>
      <w:r w:rsidRPr="00117BF5">
        <w:t>2</w:t>
      </w:r>
      <w:r>
        <w:tab/>
        <w:t>What does he wear? He wears a white hat.</w:t>
      </w:r>
      <w:r w:rsidRPr="00117BF5">
        <w:t xml:space="preserve"> </w:t>
      </w:r>
      <w:r w:rsidRPr="004727DA">
        <w:rPr>
          <w:rStyle w:val="wol"/>
        </w:rPr>
        <w:t>     </w:t>
      </w:r>
      <w:r>
        <w:tab/>
      </w:r>
    </w:p>
    <w:p w14:paraId="4E87D212" w14:textId="77777777" w:rsidR="006E2878" w:rsidRPr="00117BF5" w:rsidRDefault="006E2878" w:rsidP="006E2878">
      <w:pPr>
        <w:pStyle w:val="activity-numbered--match-images"/>
      </w:pPr>
      <w:r w:rsidRPr="00117BF5">
        <w:t>3</w:t>
      </w:r>
      <w:r>
        <w:tab/>
        <w:t>Where does he work? He works at the shopping centre.</w:t>
      </w:r>
      <w:r w:rsidRPr="00117BF5">
        <w:t xml:space="preserve"> </w:t>
      </w:r>
      <w:r w:rsidRPr="004727DA">
        <w:rPr>
          <w:rStyle w:val="wol"/>
        </w:rPr>
        <w:t>     </w:t>
      </w:r>
    </w:p>
    <w:p w14:paraId="353D1DF8" w14:textId="77777777" w:rsidR="006E2878" w:rsidRDefault="006E2878" w:rsidP="006E2878">
      <w:pPr>
        <w:pStyle w:val="activity-numbered--match-images"/>
      </w:pPr>
      <w:r w:rsidRPr="00117BF5">
        <w:t>4</w:t>
      </w:r>
      <w:r>
        <w:tab/>
        <w:t>What does he wear? He wears a white coat. He doesn’t wear a white hat.</w:t>
      </w:r>
      <w:r w:rsidRPr="00117BF5">
        <w:t xml:space="preserve"> </w:t>
      </w:r>
      <w:r w:rsidRPr="004727DA">
        <w:rPr>
          <w:rStyle w:val="wol"/>
        </w:rPr>
        <w:t>     </w:t>
      </w:r>
      <w:r>
        <w:tab/>
      </w:r>
    </w:p>
    <w:p w14:paraId="54084CD4" w14:textId="6288CD69" w:rsidR="006E2878" w:rsidRDefault="006E2878" w:rsidP="00A4605D">
      <w:pPr>
        <w:pStyle w:val="activity-numbered--match-images"/>
        <w:spacing w:after="120"/>
      </w:pPr>
      <w:r w:rsidRPr="00117BF5">
        <w:t>5</w:t>
      </w:r>
      <w:r>
        <w:tab/>
        <w:t>Where does he work? He works in a restaurant. He doesn’t work in a hospital.</w:t>
      </w:r>
      <w:r w:rsidRPr="00117BF5">
        <w:t xml:space="preserve"> </w:t>
      </w:r>
      <w:r w:rsidRPr="004727DA">
        <w:rPr>
          <w:rStyle w:val="wol"/>
        </w:rPr>
        <w:t>     </w:t>
      </w:r>
      <w:r>
        <w:tab/>
      </w:r>
    </w:p>
    <w:tbl>
      <w:tblPr>
        <w:tblW w:w="934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37"/>
        <w:gridCol w:w="2337"/>
        <w:gridCol w:w="2337"/>
        <w:gridCol w:w="2337"/>
      </w:tblGrid>
      <w:tr w:rsidR="00A4605D" w14:paraId="23A98413" w14:textId="77777777" w:rsidTr="002802EF">
        <w:trPr>
          <w:cantSplit/>
          <w:trHeight w:val="1418"/>
        </w:trPr>
        <w:tc>
          <w:tcPr>
            <w:tcW w:w="2337" w:type="dxa"/>
            <w:vAlign w:val="center"/>
          </w:tcPr>
          <w:p w14:paraId="7F9B046C" w14:textId="77777777" w:rsidR="00A4605D" w:rsidRDefault="00A4605D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2921A0" wp14:editId="0E467DF1">
                  <wp:extent cx="570484" cy="855726"/>
                  <wp:effectExtent l="0" t="0" r="127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205" cy="859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79059EDD" w14:textId="77777777" w:rsidR="00A4605D" w:rsidRDefault="00A4605D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2B00D2" wp14:editId="3F6239D7">
                  <wp:extent cx="649851" cy="8424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851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67AC7965" w14:textId="77777777" w:rsidR="00A4605D" w:rsidRDefault="00A4605D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BBDD70" wp14:editId="350B85F5">
                  <wp:extent cx="722376" cy="871833"/>
                  <wp:effectExtent l="0" t="0" r="1905" b="508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228" cy="878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5EBA144C" w14:textId="77777777" w:rsidR="00A4605D" w:rsidRDefault="00A4605D" w:rsidP="002802E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3246581" wp14:editId="6383F6FE">
                  <wp:extent cx="1067236" cy="86868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407" cy="879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605D" w14:paraId="717E6658" w14:textId="77777777" w:rsidTr="002802EF">
        <w:trPr>
          <w:cantSplit/>
          <w:trHeight w:val="454"/>
        </w:trPr>
        <w:tc>
          <w:tcPr>
            <w:tcW w:w="2337" w:type="dxa"/>
            <w:vAlign w:val="center"/>
          </w:tcPr>
          <w:p w14:paraId="393C85EC" w14:textId="5FAA4A9F" w:rsidR="00A4605D" w:rsidRPr="00685431" w:rsidRDefault="00A4605D" w:rsidP="002802EF">
            <w:pPr>
              <w:pStyle w:val="activity-numbered--centered"/>
              <w:spacing w:after="0"/>
            </w:pPr>
            <w:r>
              <w:t>A</w:t>
            </w:r>
          </w:p>
        </w:tc>
        <w:tc>
          <w:tcPr>
            <w:tcW w:w="2337" w:type="dxa"/>
            <w:vAlign w:val="center"/>
          </w:tcPr>
          <w:p w14:paraId="61EA9157" w14:textId="7968BFD7" w:rsidR="00A4605D" w:rsidRPr="00685431" w:rsidRDefault="00A4605D" w:rsidP="002802EF">
            <w:pPr>
              <w:pStyle w:val="activity-numbered--centered"/>
              <w:spacing w:after="0"/>
            </w:pPr>
            <w:r>
              <w:t>B</w:t>
            </w:r>
          </w:p>
        </w:tc>
        <w:tc>
          <w:tcPr>
            <w:tcW w:w="2337" w:type="dxa"/>
            <w:vAlign w:val="center"/>
          </w:tcPr>
          <w:p w14:paraId="7ED691F1" w14:textId="591CE29F" w:rsidR="00A4605D" w:rsidRPr="00685431" w:rsidRDefault="00A4605D" w:rsidP="002802EF">
            <w:pPr>
              <w:pStyle w:val="activity-numbered--centered"/>
              <w:spacing w:after="0"/>
            </w:pPr>
            <w:r>
              <w:t>C</w:t>
            </w:r>
          </w:p>
        </w:tc>
        <w:tc>
          <w:tcPr>
            <w:tcW w:w="2337" w:type="dxa"/>
            <w:vAlign w:val="center"/>
          </w:tcPr>
          <w:p w14:paraId="08A9B481" w14:textId="5397BA80" w:rsidR="00A4605D" w:rsidRDefault="00A4605D" w:rsidP="002802EF">
            <w:pPr>
              <w:pStyle w:val="activity-numbered--centered"/>
              <w:spacing w:after="0"/>
            </w:pPr>
            <w:r>
              <w:t>D</w:t>
            </w:r>
          </w:p>
        </w:tc>
      </w:tr>
    </w:tbl>
    <w:p w14:paraId="321EA6C1" w14:textId="4272BC17" w:rsidR="00141B75" w:rsidRPr="00683C0B" w:rsidRDefault="00141B75" w:rsidP="00A4605D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1505B4">
        <w:rPr>
          <w:rStyle w:val="marks-frame"/>
        </w:rPr>
        <w:t>5</w:t>
      </w:r>
      <w:r>
        <w:rPr>
          <w:rStyle w:val="marks-frame"/>
        </w:rPr>
        <w:t> </w:t>
      </w:r>
    </w:p>
    <w:p w14:paraId="7D38177A" w14:textId="5C0A84CD" w:rsidR="00141B75" w:rsidRDefault="00141B75" w:rsidP="00441030">
      <w:pPr>
        <w:pStyle w:val="instruction"/>
      </w:pPr>
      <w:r>
        <w:t>4</w:t>
      </w:r>
      <w:r>
        <w:tab/>
      </w:r>
      <w:r w:rsidR="00441030">
        <w:t>Look and c</w:t>
      </w:r>
      <w:r w:rsidR="00441030" w:rsidRPr="00180D92">
        <w:t xml:space="preserve">hoose the correct words </w:t>
      </w:r>
      <w:r w:rsidR="00441030">
        <w:t>to complete the sentences.</w:t>
      </w:r>
    </w:p>
    <w:tbl>
      <w:tblPr>
        <w:tblW w:w="934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37"/>
        <w:gridCol w:w="2337"/>
        <w:gridCol w:w="2337"/>
        <w:gridCol w:w="2337"/>
      </w:tblGrid>
      <w:tr w:rsidR="006A39AC" w14:paraId="57DAD0C5" w14:textId="77777777" w:rsidTr="002802EF">
        <w:trPr>
          <w:cantSplit/>
          <w:trHeight w:val="1418"/>
        </w:trPr>
        <w:tc>
          <w:tcPr>
            <w:tcW w:w="2337" w:type="dxa"/>
            <w:vAlign w:val="center"/>
          </w:tcPr>
          <w:p w14:paraId="67A270ED" w14:textId="77777777" w:rsidR="006A39AC" w:rsidRDefault="006A39A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119C4D" wp14:editId="5A506C27">
                  <wp:extent cx="597916" cy="884243"/>
                  <wp:effectExtent l="0" t="0" r="0" b="5080"/>
                  <wp:docPr id="102631467" name="Picture 102631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281" cy="886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5DD32B4F" w14:textId="77777777" w:rsidR="006A39AC" w:rsidRDefault="006A39A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14BE0D" wp14:editId="4E407713">
                  <wp:extent cx="758458" cy="865632"/>
                  <wp:effectExtent l="0" t="0" r="3810" b="0"/>
                  <wp:docPr id="102631468" name="Picture 102631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414" cy="874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09314F2B" w14:textId="77777777" w:rsidR="006A39AC" w:rsidRDefault="006A39A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DF996A" wp14:editId="3F9D2605">
                  <wp:extent cx="795528" cy="852352"/>
                  <wp:effectExtent l="0" t="0" r="5080" b="0"/>
                  <wp:docPr id="102631469" name="Picture 1026314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725" cy="857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43B6D374" w14:textId="77777777" w:rsidR="006A39AC" w:rsidRDefault="006A39AC" w:rsidP="002802E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592A29" wp14:editId="48E30207">
                  <wp:extent cx="658368" cy="853441"/>
                  <wp:effectExtent l="0" t="0" r="2540" b="0"/>
                  <wp:docPr id="102631470" name="Picture 102631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008" cy="85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39AC" w:rsidRPr="00685431" w14:paraId="3BF67511" w14:textId="77777777" w:rsidTr="002802EF">
        <w:trPr>
          <w:cantSplit/>
          <w:trHeight w:val="454"/>
        </w:trPr>
        <w:tc>
          <w:tcPr>
            <w:tcW w:w="2337" w:type="dxa"/>
            <w:vAlign w:val="center"/>
          </w:tcPr>
          <w:p w14:paraId="00880849" w14:textId="4230ED7A" w:rsidR="006A39AC" w:rsidRPr="00685431" w:rsidRDefault="006A39AC" w:rsidP="002802EF">
            <w:pPr>
              <w:pStyle w:val="activity-numbered--centered"/>
              <w:spacing w:after="0"/>
            </w:pPr>
            <w:r>
              <w:t>fly a plane</w:t>
            </w:r>
          </w:p>
        </w:tc>
        <w:tc>
          <w:tcPr>
            <w:tcW w:w="2337" w:type="dxa"/>
            <w:vAlign w:val="center"/>
          </w:tcPr>
          <w:p w14:paraId="7DB28F83" w14:textId="54D64E47" w:rsidR="006A39AC" w:rsidRPr="00685431" w:rsidRDefault="006A39AC" w:rsidP="002802EF">
            <w:pPr>
              <w:pStyle w:val="activity-numbered--centered"/>
              <w:spacing w:after="0"/>
            </w:pPr>
            <w:r>
              <w:t>drive</w:t>
            </w:r>
          </w:p>
        </w:tc>
        <w:tc>
          <w:tcPr>
            <w:tcW w:w="2337" w:type="dxa"/>
            <w:vAlign w:val="center"/>
          </w:tcPr>
          <w:p w14:paraId="4638A13B" w14:textId="0969CCB8" w:rsidR="006A39AC" w:rsidRPr="00685431" w:rsidRDefault="006A39AC" w:rsidP="002802EF">
            <w:pPr>
              <w:pStyle w:val="activity-numbered--centered"/>
              <w:spacing w:after="0"/>
            </w:pPr>
            <w:r>
              <w:t>sell things</w:t>
            </w:r>
          </w:p>
        </w:tc>
        <w:tc>
          <w:tcPr>
            <w:tcW w:w="2337" w:type="dxa"/>
            <w:vAlign w:val="center"/>
          </w:tcPr>
          <w:p w14:paraId="058E3791" w14:textId="54F385D2" w:rsidR="006A39AC" w:rsidRDefault="006A39AC" w:rsidP="002802EF">
            <w:pPr>
              <w:pStyle w:val="activity-numbered--centered"/>
              <w:spacing w:after="0"/>
            </w:pPr>
            <w:r>
              <w:t>cook food</w:t>
            </w:r>
          </w:p>
        </w:tc>
      </w:tr>
      <w:tr w:rsidR="006A39AC" w14:paraId="2CB9803C" w14:textId="77777777" w:rsidTr="002802EF">
        <w:trPr>
          <w:cantSplit/>
          <w:trHeight w:val="1418"/>
        </w:trPr>
        <w:tc>
          <w:tcPr>
            <w:tcW w:w="2337" w:type="dxa"/>
            <w:vAlign w:val="center"/>
          </w:tcPr>
          <w:p w14:paraId="78F5DA46" w14:textId="77777777" w:rsidR="006A39AC" w:rsidRDefault="006A39A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D39700" wp14:editId="50B8A14C">
                  <wp:extent cx="731520" cy="863029"/>
                  <wp:effectExtent l="0" t="0" r="5080" b="635"/>
                  <wp:docPr id="102631471" name="Picture 102631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909" cy="864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0AC3AC1D" w14:textId="77777777" w:rsidR="006A39AC" w:rsidRDefault="006A39A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EBE35DA" wp14:editId="66855356">
                  <wp:extent cx="724074" cy="826389"/>
                  <wp:effectExtent l="0" t="0" r="0" b="0"/>
                  <wp:docPr id="102631472" name="Picture 1026314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288" cy="831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0FAE919B" w14:textId="77777777" w:rsidR="006A39AC" w:rsidRDefault="006A39A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77B14F" wp14:editId="1DCDAB66">
                  <wp:extent cx="593979" cy="878419"/>
                  <wp:effectExtent l="0" t="0" r="3175" b="0"/>
                  <wp:docPr id="102631473" name="Picture 1026314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502" cy="883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37149C35" w14:textId="77777777" w:rsidR="006A39AC" w:rsidRDefault="006A39AC" w:rsidP="002802E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39D9DBE" wp14:editId="5E7C4A08">
                  <wp:extent cx="704088" cy="880109"/>
                  <wp:effectExtent l="0" t="0" r="0" b="0"/>
                  <wp:docPr id="102631474" name="Picture 102631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092" cy="888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39AC" w14:paraId="0390B8E3" w14:textId="77777777" w:rsidTr="002802EF">
        <w:trPr>
          <w:cantSplit/>
          <w:trHeight w:val="454"/>
        </w:trPr>
        <w:tc>
          <w:tcPr>
            <w:tcW w:w="2337" w:type="dxa"/>
            <w:vAlign w:val="center"/>
          </w:tcPr>
          <w:p w14:paraId="6379559C" w14:textId="3225DBBA" w:rsidR="006A39AC" w:rsidRDefault="006A39AC" w:rsidP="002802EF">
            <w:pPr>
              <w:pStyle w:val="activity-numbered--centered"/>
              <w:spacing w:after="0"/>
            </w:pPr>
            <w:r>
              <w:t>work with animals</w:t>
            </w:r>
          </w:p>
        </w:tc>
        <w:tc>
          <w:tcPr>
            <w:tcW w:w="2337" w:type="dxa"/>
            <w:vAlign w:val="center"/>
          </w:tcPr>
          <w:p w14:paraId="40D63D61" w14:textId="3AB522C6" w:rsidR="006A39AC" w:rsidRDefault="006A39AC" w:rsidP="002802EF">
            <w:pPr>
              <w:pStyle w:val="activity-numbered--centered"/>
              <w:spacing w:after="0"/>
            </w:pPr>
            <w:r>
              <w:t>help people</w:t>
            </w:r>
          </w:p>
        </w:tc>
        <w:tc>
          <w:tcPr>
            <w:tcW w:w="2337" w:type="dxa"/>
            <w:vAlign w:val="center"/>
          </w:tcPr>
          <w:p w14:paraId="75FD87CE" w14:textId="72D97734" w:rsidR="006A39AC" w:rsidRPr="00350086" w:rsidRDefault="006A39AC" w:rsidP="002802EF">
            <w:pPr>
              <w:pStyle w:val="activity-numbered--centered"/>
              <w:spacing w:after="0"/>
            </w:pPr>
            <w:r>
              <w:t>science</w:t>
            </w:r>
          </w:p>
        </w:tc>
        <w:tc>
          <w:tcPr>
            <w:tcW w:w="2337" w:type="dxa"/>
            <w:vAlign w:val="center"/>
          </w:tcPr>
          <w:p w14:paraId="1A4FD450" w14:textId="40F5AF2E" w:rsidR="006A39AC" w:rsidRDefault="006A39AC" w:rsidP="002802EF">
            <w:pPr>
              <w:pStyle w:val="activity-numbered--centered"/>
              <w:spacing w:after="0"/>
            </w:pPr>
            <w:r>
              <w:t>play sport</w:t>
            </w:r>
          </w:p>
        </w:tc>
      </w:tr>
    </w:tbl>
    <w:p w14:paraId="34ACD985" w14:textId="77777777" w:rsidR="0080405B" w:rsidRPr="00015C6F" w:rsidRDefault="0080405B" w:rsidP="0080405B">
      <w:pPr>
        <w:pStyle w:val="activity-numbered"/>
        <w:spacing w:before="180"/>
      </w:pPr>
      <w:r>
        <w:t>1</w:t>
      </w:r>
      <w:r>
        <w:tab/>
        <w:t xml:space="preserve">I want to be a doctor because I want to </w:t>
      </w:r>
      <w:r w:rsidRPr="004727DA">
        <w:rPr>
          <w:rStyle w:val="wol"/>
        </w:rPr>
        <w:t>                            </w:t>
      </w:r>
      <w:r>
        <w:t xml:space="preserve"> .</w:t>
      </w:r>
    </w:p>
    <w:p w14:paraId="66218BEB" w14:textId="77777777" w:rsidR="0080405B" w:rsidRPr="00015C6F" w:rsidRDefault="0080405B" w:rsidP="0080405B">
      <w:pPr>
        <w:pStyle w:val="activity-numbered"/>
        <w:ind w:right="276"/>
      </w:pPr>
      <w:r>
        <w:t>2</w:t>
      </w:r>
      <w:r>
        <w:tab/>
        <w:t xml:space="preserve">I want to be an ambulance driver because I want to </w:t>
      </w:r>
      <w:r w:rsidRPr="004727DA">
        <w:rPr>
          <w:rStyle w:val="wol"/>
        </w:rPr>
        <w:t>                            </w:t>
      </w:r>
      <w:r>
        <w:t xml:space="preserve"> people to hospital.</w:t>
      </w:r>
    </w:p>
    <w:p w14:paraId="3001B6F3" w14:textId="77777777" w:rsidR="0080405B" w:rsidRPr="00015C6F" w:rsidRDefault="0080405B" w:rsidP="0080405B">
      <w:pPr>
        <w:pStyle w:val="activity-numbered"/>
      </w:pPr>
      <w:r>
        <w:t>3</w:t>
      </w:r>
      <w:r>
        <w:tab/>
        <w:t xml:space="preserve">I want to be a shop assistant. I want to </w:t>
      </w:r>
      <w:r w:rsidRPr="004727DA">
        <w:rPr>
          <w:rStyle w:val="wol"/>
        </w:rPr>
        <w:t>                            </w:t>
      </w:r>
      <w:r>
        <w:t xml:space="preserve"> .</w:t>
      </w:r>
    </w:p>
    <w:p w14:paraId="4CD4566D" w14:textId="77777777" w:rsidR="0080405B" w:rsidRDefault="0080405B" w:rsidP="0080405B">
      <w:pPr>
        <w:pStyle w:val="activity-numbered"/>
      </w:pPr>
      <w:r>
        <w:t>4</w:t>
      </w:r>
      <w:r>
        <w:tab/>
        <w:t xml:space="preserve">I want to be a chef because I want to </w:t>
      </w:r>
      <w:r w:rsidRPr="004727DA">
        <w:rPr>
          <w:rStyle w:val="wol"/>
        </w:rPr>
        <w:t>                            </w:t>
      </w:r>
      <w:r>
        <w:t xml:space="preserve"> .</w:t>
      </w:r>
    </w:p>
    <w:p w14:paraId="09047EC0" w14:textId="77777777" w:rsidR="0080405B" w:rsidRPr="00015C6F" w:rsidRDefault="0080405B" w:rsidP="0080405B">
      <w:pPr>
        <w:pStyle w:val="activity-numbered"/>
      </w:pPr>
      <w:r>
        <w:t>5</w:t>
      </w:r>
      <w:r>
        <w:tab/>
        <w:t xml:space="preserve">I want to be a vet because I want to </w:t>
      </w:r>
      <w:r w:rsidRPr="004727DA">
        <w:rPr>
          <w:rStyle w:val="wol"/>
        </w:rPr>
        <w:t>                            </w:t>
      </w:r>
      <w:r>
        <w:t xml:space="preserve"> </w:t>
      </w:r>
      <w:r w:rsidRPr="0057351E">
        <w:t>.</w:t>
      </w:r>
    </w:p>
    <w:p w14:paraId="0C7F357D" w14:textId="77777777" w:rsidR="0080405B" w:rsidRDefault="0080405B" w:rsidP="0080405B">
      <w:pPr>
        <w:pStyle w:val="activity-numbered"/>
      </w:pPr>
      <w:r>
        <w:t>6</w:t>
      </w:r>
      <w:r>
        <w:tab/>
        <w:t xml:space="preserve">I want to be a pilot because I want to </w:t>
      </w:r>
      <w:r w:rsidRPr="004727DA">
        <w:rPr>
          <w:rStyle w:val="wol"/>
        </w:rPr>
        <w:t>                            </w:t>
      </w:r>
      <w:r w:rsidRPr="00F462A4">
        <w:t>.</w:t>
      </w:r>
    </w:p>
    <w:p w14:paraId="0733B68F" w14:textId="77777777" w:rsidR="0080405B" w:rsidRPr="00015C6F" w:rsidRDefault="0080405B" w:rsidP="0080405B">
      <w:pPr>
        <w:pStyle w:val="activity-numbered"/>
      </w:pPr>
      <w:r>
        <w:t>7</w:t>
      </w:r>
      <w:r>
        <w:tab/>
        <w:t xml:space="preserve">I want to be a scientist because I love </w:t>
      </w:r>
      <w:r w:rsidRPr="004727DA">
        <w:rPr>
          <w:rStyle w:val="wol"/>
        </w:rPr>
        <w:t>                            </w:t>
      </w:r>
      <w:r>
        <w:t xml:space="preserve"> </w:t>
      </w:r>
      <w:r w:rsidRPr="0057351E">
        <w:t>.</w:t>
      </w:r>
    </w:p>
    <w:p w14:paraId="65EF3DA0" w14:textId="77777777" w:rsidR="0080405B" w:rsidRPr="00015C6F" w:rsidRDefault="0080405B" w:rsidP="0080405B">
      <w:pPr>
        <w:pStyle w:val="activity-numbered"/>
      </w:pPr>
      <w:r>
        <w:t>8</w:t>
      </w:r>
      <w:r>
        <w:tab/>
        <w:t xml:space="preserve">I want to </w:t>
      </w:r>
      <w:r w:rsidRPr="004727DA">
        <w:rPr>
          <w:rStyle w:val="wol"/>
        </w:rPr>
        <w:t>                            </w:t>
      </w:r>
      <w:r w:rsidRPr="00DD0493">
        <w:t xml:space="preserve"> </w:t>
      </w:r>
      <w:r w:rsidRPr="00F462A4">
        <w:t>.</w:t>
      </w:r>
      <w:r>
        <w:t xml:space="preserve"> I want to be a sports coach.</w:t>
      </w:r>
    </w:p>
    <w:p w14:paraId="1D39E515" w14:textId="7EA5794B" w:rsidR="0080405B" w:rsidRDefault="00141B75" w:rsidP="00141B75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1505B4">
        <w:rPr>
          <w:rStyle w:val="marks-frame"/>
        </w:rPr>
        <w:t>8</w:t>
      </w:r>
      <w:r>
        <w:rPr>
          <w:rStyle w:val="marks-frame"/>
        </w:rPr>
        <w:t> </w:t>
      </w:r>
    </w:p>
    <w:p w14:paraId="757F32A1" w14:textId="261C0D60" w:rsidR="00013650" w:rsidRPr="00141B75" w:rsidRDefault="00013650" w:rsidP="0080405B">
      <w:pPr>
        <w:pStyle w:val="activity-numbered"/>
        <w:rPr>
          <w:rFonts w:ascii="Calibri" w:hAnsi="Calibri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35D3F92" w14:textId="17DBB6CF" w:rsidR="0080405B" w:rsidRPr="0080405B" w:rsidRDefault="00FD0FA2" w:rsidP="0080405B">
      <w:pPr>
        <w:pStyle w:val="instruction"/>
      </w:pPr>
      <w:r w:rsidRPr="0080405B">
        <w:t>5</w:t>
      </w:r>
      <w:r w:rsidRPr="0080405B">
        <w:tab/>
      </w:r>
      <w:r w:rsidR="0080405B" w:rsidRPr="0080405B">
        <w:t xml:space="preserve">Read the interview. Choose </w:t>
      </w:r>
      <w:r w:rsidR="00EB41BC">
        <w:rPr>
          <w:lang w:val="en-US"/>
        </w:rPr>
        <w:t>A, B or C</w:t>
      </w:r>
      <w:r w:rsidR="0080405B" w:rsidRPr="0080405B">
        <w:t>.</w:t>
      </w:r>
    </w:p>
    <w:p w14:paraId="3B5CB6FB" w14:textId="77777777" w:rsidR="0080405B" w:rsidRDefault="0080405B" w:rsidP="0080405B">
      <w:pPr>
        <w:pStyle w:val="dialogue"/>
      </w:pPr>
      <w:r>
        <w:rPr>
          <w:rStyle w:val="dialogue-speaker"/>
        </w:rPr>
        <w:t>Mia</w:t>
      </w:r>
      <w:r>
        <w:tab/>
        <w:t>Hi, Sam. What do you want to do in the future?</w:t>
      </w:r>
    </w:p>
    <w:p w14:paraId="6EE48715" w14:textId="77777777" w:rsidR="0080405B" w:rsidRDefault="0080405B" w:rsidP="0080405B">
      <w:pPr>
        <w:pStyle w:val="dialogue"/>
      </w:pPr>
      <w:r>
        <w:rPr>
          <w:rStyle w:val="dialogue-speaker"/>
        </w:rPr>
        <w:t>Sam</w:t>
      </w:r>
      <w:r>
        <w:tab/>
        <w:t>I want an interesting job.</w:t>
      </w:r>
    </w:p>
    <w:p w14:paraId="501F30E8" w14:textId="5E57F82C" w:rsidR="0080405B" w:rsidRDefault="0080405B" w:rsidP="0080405B">
      <w:pPr>
        <w:pStyle w:val="dialogue"/>
      </w:pPr>
      <w:r>
        <w:rPr>
          <w:rStyle w:val="dialogue-speaker"/>
        </w:rPr>
        <w:t>Mia</w:t>
      </w:r>
      <w:r>
        <w:rPr>
          <w:rStyle w:val="dialogue-speaker"/>
        </w:rPr>
        <w:tab/>
      </w:r>
      <w:r>
        <w:t>Where do you want to work? Do you want to work outside?</w:t>
      </w:r>
    </w:p>
    <w:p w14:paraId="57A40CEC" w14:textId="77777777" w:rsidR="0080405B" w:rsidRDefault="0080405B" w:rsidP="0080405B">
      <w:pPr>
        <w:pStyle w:val="dialogue"/>
      </w:pPr>
      <w:r>
        <w:rPr>
          <w:rStyle w:val="dialogue-speaker"/>
        </w:rPr>
        <w:t>Sam</w:t>
      </w:r>
      <w:r>
        <w:rPr>
          <w:rStyle w:val="dialogue-speaker"/>
        </w:rPr>
        <w:tab/>
      </w:r>
      <w:r>
        <w:t>Yes.</w:t>
      </w:r>
    </w:p>
    <w:p w14:paraId="4B908F01" w14:textId="609F5BA9" w:rsidR="0080405B" w:rsidRDefault="0080405B" w:rsidP="0080405B">
      <w:pPr>
        <w:pStyle w:val="dialogue"/>
      </w:pPr>
      <w:r>
        <w:rPr>
          <w:rStyle w:val="dialogue-speaker"/>
        </w:rPr>
        <w:t>Mia</w:t>
      </w:r>
      <w:r>
        <w:tab/>
        <w:t>When do you want to work?</w:t>
      </w:r>
    </w:p>
    <w:p w14:paraId="03CAE7F8" w14:textId="77777777" w:rsidR="0080405B" w:rsidRPr="003E57EB" w:rsidRDefault="0080405B" w:rsidP="0080405B">
      <w:pPr>
        <w:pStyle w:val="dialogue"/>
        <w:ind w:left="854" w:right="276" w:hanging="570"/>
      </w:pPr>
      <w:r>
        <w:rPr>
          <w:rStyle w:val="dialogue-speaker"/>
        </w:rPr>
        <w:t>Sam</w:t>
      </w:r>
      <w:r>
        <w:rPr>
          <w:rStyle w:val="dialogue-speaker"/>
        </w:rPr>
        <w:tab/>
      </w:r>
      <w:r>
        <w:t xml:space="preserve">In this job you can work in the day and at night, and I don’t want to work with people. </w:t>
      </w:r>
    </w:p>
    <w:p w14:paraId="1A31B6F7" w14:textId="77777777" w:rsidR="0080405B" w:rsidRPr="003E57EB" w:rsidRDefault="0080405B" w:rsidP="0080405B">
      <w:pPr>
        <w:pStyle w:val="dialogue"/>
      </w:pPr>
      <w:r>
        <w:rPr>
          <w:rStyle w:val="dialogue-speaker"/>
        </w:rPr>
        <w:t>Mia</w:t>
      </w:r>
      <w:r>
        <w:tab/>
        <w:t xml:space="preserve">Why? </w:t>
      </w:r>
    </w:p>
    <w:p w14:paraId="0044D91B" w14:textId="24EDE9C5" w:rsidR="0080405B" w:rsidRDefault="0080405B" w:rsidP="0080405B">
      <w:pPr>
        <w:pStyle w:val="dialogue"/>
      </w:pPr>
      <w:r>
        <w:rPr>
          <w:rStyle w:val="dialogue-speaker"/>
        </w:rPr>
        <w:t>Sam</w:t>
      </w:r>
      <w:r>
        <w:rPr>
          <w:rStyle w:val="dialogue-speaker"/>
        </w:rPr>
        <w:tab/>
      </w:r>
      <w:r>
        <w:t>Because I want to work with animals.</w:t>
      </w:r>
    </w:p>
    <w:p w14:paraId="6C499D33" w14:textId="3E3AFDA7" w:rsidR="0080405B" w:rsidRPr="003E57EB" w:rsidRDefault="0080405B" w:rsidP="0080405B">
      <w:pPr>
        <w:pStyle w:val="dialogue"/>
      </w:pPr>
      <w:r>
        <w:rPr>
          <w:rStyle w:val="dialogue-speaker"/>
        </w:rPr>
        <w:t>Mia</w:t>
      </w:r>
      <w:r>
        <w:tab/>
        <w:t xml:space="preserve">Do you want to do something dangerous? </w:t>
      </w:r>
    </w:p>
    <w:p w14:paraId="5F2096CD" w14:textId="7821C263" w:rsidR="0080405B" w:rsidRDefault="0080405B" w:rsidP="0080405B">
      <w:pPr>
        <w:pStyle w:val="dialogue"/>
      </w:pPr>
      <w:r>
        <w:rPr>
          <w:rStyle w:val="dialogue-speaker"/>
        </w:rPr>
        <w:t>Sam</w:t>
      </w:r>
      <w:r>
        <w:tab/>
        <w:t>No, I don’t, but sometimes animals can be dangerous!</w:t>
      </w:r>
    </w:p>
    <w:p w14:paraId="004626A5" w14:textId="0FFD7269" w:rsidR="0080405B" w:rsidRDefault="0080405B" w:rsidP="0080405B">
      <w:pPr>
        <w:pStyle w:val="dialogue"/>
      </w:pPr>
      <w:r>
        <w:rPr>
          <w:rStyle w:val="dialogue-speaker"/>
        </w:rPr>
        <w:t>Mia</w:t>
      </w:r>
      <w:r>
        <w:tab/>
        <w:t>Do you want to be a vet?</w:t>
      </w:r>
    </w:p>
    <w:p w14:paraId="1E453833" w14:textId="77777777" w:rsidR="0080405B" w:rsidRDefault="0080405B" w:rsidP="0080405B">
      <w:pPr>
        <w:pStyle w:val="dialogue"/>
      </w:pPr>
      <w:r>
        <w:rPr>
          <w:rStyle w:val="dialogue-speaker"/>
        </w:rPr>
        <w:t>Sam</w:t>
      </w:r>
      <w:r>
        <w:rPr>
          <w:rStyle w:val="dialogue-speaker"/>
        </w:rPr>
        <w:tab/>
      </w:r>
      <w:r>
        <w:t xml:space="preserve">Yes, I do! I want to be a vet! </w:t>
      </w:r>
    </w:p>
    <w:p w14:paraId="6089AF1B" w14:textId="77777777" w:rsidR="0080405B" w:rsidRDefault="0080405B" w:rsidP="0080405B">
      <w:pPr>
        <w:pStyle w:val="activity-numbered"/>
        <w:spacing w:before="120"/>
      </w:pPr>
      <w:r>
        <w:t>1</w:t>
      </w:r>
      <w:r>
        <w:tab/>
        <w:t>Sam wants to work …</w:t>
      </w:r>
    </w:p>
    <w:p w14:paraId="1D0F77FA" w14:textId="77777777" w:rsidR="0080405B" w:rsidRDefault="0080405B" w:rsidP="0080405B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in a hospital.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outside.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in a sports centre.</w:t>
      </w:r>
    </w:p>
    <w:p w14:paraId="757A6B23" w14:textId="77777777" w:rsidR="0080405B" w:rsidRDefault="0080405B" w:rsidP="0080405B">
      <w:pPr>
        <w:pStyle w:val="activity-numbered"/>
      </w:pPr>
      <w:r>
        <w:t>2</w:t>
      </w:r>
      <w:r>
        <w:tab/>
        <w:t>He wants to work …</w:t>
      </w:r>
    </w:p>
    <w:p w14:paraId="746D1C31" w14:textId="77777777" w:rsidR="0080405B" w:rsidRDefault="0080405B" w:rsidP="0080405B">
      <w:pPr>
        <w:pStyle w:val="activity-numbered--mpc"/>
        <w:ind w:right="-291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in the day.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at night.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in the day and at night.</w:t>
      </w:r>
    </w:p>
    <w:p w14:paraId="18DF7505" w14:textId="77777777" w:rsidR="0080405B" w:rsidRDefault="0080405B" w:rsidP="0080405B">
      <w:pPr>
        <w:pStyle w:val="activity-numbered"/>
      </w:pPr>
      <w:r>
        <w:t>3</w:t>
      </w:r>
      <w:r>
        <w:tab/>
        <w:t>He doesn’t want to work …</w:t>
      </w:r>
    </w:p>
    <w:p w14:paraId="4F9905F9" w14:textId="77777777" w:rsidR="0080405B" w:rsidRDefault="0080405B" w:rsidP="0080405B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with people.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with animals.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with children.</w:t>
      </w:r>
    </w:p>
    <w:p w14:paraId="3C871466" w14:textId="77777777" w:rsidR="0080405B" w:rsidRDefault="0080405B" w:rsidP="0080405B">
      <w:pPr>
        <w:pStyle w:val="activity-numbered"/>
      </w:pPr>
      <w:r>
        <w:t>4</w:t>
      </w:r>
      <w:r>
        <w:tab/>
        <w:t>He wants to be …</w:t>
      </w:r>
    </w:p>
    <w:p w14:paraId="252658F6" w14:textId="77777777" w:rsidR="0080405B" w:rsidRPr="00BB7A04" w:rsidRDefault="0080405B" w:rsidP="0080405B">
      <w:pPr>
        <w:pStyle w:val="activity-numbered--mpc"/>
        <w:rPr>
          <w:rStyle w:val="head-activityType"/>
          <w:color w:val="000000"/>
        </w:rPr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ambulance driver.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a vet.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a doctor.</w:t>
      </w:r>
    </w:p>
    <w:p w14:paraId="5E08959A" w14:textId="59722DA8" w:rsidR="00FD0FA2" w:rsidRPr="002D2043" w:rsidRDefault="00FD0FA2" w:rsidP="0080405B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FF564C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0783B15A" w:rsidR="00FD0FA2" w:rsidRPr="002D2043" w:rsidRDefault="00FD0FA2" w:rsidP="003F69B2">
      <w:pPr>
        <w:pStyle w:val="instruction"/>
      </w:pPr>
      <w:r w:rsidRPr="002D2043">
        <w:t>6</w:t>
      </w:r>
      <w:r w:rsidRPr="002D2043">
        <w:tab/>
      </w:r>
      <w:r w:rsidR="00FF564C">
        <w:t xml:space="preserve">Look and complete the sentences with </w:t>
      </w:r>
      <w:r w:rsidR="00FF564C">
        <w:rPr>
          <w:rStyle w:val="instruction-italic"/>
        </w:rPr>
        <w:t>a</w:t>
      </w:r>
      <w:r w:rsidR="00FF564C">
        <w:t xml:space="preserve"> or </w:t>
      </w:r>
      <w:r w:rsidR="00FF564C">
        <w:rPr>
          <w:rStyle w:val="instruction-italic"/>
        </w:rPr>
        <w:t>an</w:t>
      </w:r>
      <w:r w:rsidR="00FF564C">
        <w:t>.</w:t>
      </w:r>
    </w:p>
    <w:tbl>
      <w:tblPr>
        <w:tblW w:w="9355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1"/>
        <w:gridCol w:w="1871"/>
        <w:gridCol w:w="1871"/>
        <w:gridCol w:w="1871"/>
        <w:gridCol w:w="1871"/>
      </w:tblGrid>
      <w:tr w:rsidR="00FF564C" w14:paraId="0E2C73F3" w14:textId="77777777" w:rsidTr="008958E1">
        <w:trPr>
          <w:cantSplit/>
          <w:trHeight w:val="1418"/>
        </w:trPr>
        <w:tc>
          <w:tcPr>
            <w:tcW w:w="1871" w:type="dxa"/>
            <w:vAlign w:val="center"/>
          </w:tcPr>
          <w:p w14:paraId="188E6905" w14:textId="77777777" w:rsidR="00FF564C" w:rsidRDefault="00FF564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E6B80D" wp14:editId="0C9F99E4">
                  <wp:extent cx="1006450" cy="832104"/>
                  <wp:effectExtent l="0" t="0" r="0" b="0"/>
                  <wp:docPr id="102631505" name="Picture 102631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250" cy="836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2A5FA16F" w14:textId="77777777" w:rsidR="00FF564C" w:rsidRDefault="00FF564C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2D69F3" wp14:editId="13EB3C63">
                  <wp:extent cx="1100417" cy="740664"/>
                  <wp:effectExtent l="0" t="0" r="5080" b="0"/>
                  <wp:docPr id="102631506" name="Picture 1026315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437" cy="747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shd w:val="clear" w:color="auto" w:fill="auto"/>
            <w:vAlign w:val="center"/>
          </w:tcPr>
          <w:p w14:paraId="31C0F724" w14:textId="492B9480" w:rsidR="00FF564C" w:rsidRDefault="008958E1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ECC047" wp14:editId="48F27000">
                  <wp:extent cx="1110437" cy="711818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437" cy="711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shd w:val="clear" w:color="auto" w:fill="auto"/>
            <w:vAlign w:val="center"/>
          </w:tcPr>
          <w:p w14:paraId="52D5F56C" w14:textId="4F3D9FC9" w:rsidR="00FF564C" w:rsidRDefault="008958E1" w:rsidP="002802E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27C0A8" wp14:editId="032D9D16">
                  <wp:extent cx="1110437" cy="711818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437" cy="711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753505CD" w14:textId="77777777" w:rsidR="00FF564C" w:rsidRDefault="00FF564C" w:rsidP="002802E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05657F" wp14:editId="238B4D37">
                  <wp:extent cx="749808" cy="85575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512" cy="861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564C" w14:paraId="7BCEA040" w14:textId="77777777" w:rsidTr="002802EF">
        <w:trPr>
          <w:cantSplit/>
          <w:trHeight w:val="454"/>
        </w:trPr>
        <w:tc>
          <w:tcPr>
            <w:tcW w:w="1871" w:type="dxa"/>
            <w:vAlign w:val="center"/>
          </w:tcPr>
          <w:p w14:paraId="5A68E919" w14:textId="77777777" w:rsidR="00FF564C" w:rsidRPr="00685431" w:rsidRDefault="00FF564C" w:rsidP="002802EF">
            <w:pPr>
              <w:pStyle w:val="activity-numbered--centered"/>
              <w:spacing w:after="0"/>
            </w:pPr>
            <w:r w:rsidRPr="002D2043">
              <w:t>1</w:t>
            </w:r>
          </w:p>
        </w:tc>
        <w:tc>
          <w:tcPr>
            <w:tcW w:w="1871" w:type="dxa"/>
            <w:vAlign w:val="center"/>
          </w:tcPr>
          <w:p w14:paraId="05C34A4A" w14:textId="77777777" w:rsidR="00FF564C" w:rsidRPr="00685431" w:rsidRDefault="00FF564C" w:rsidP="002802EF">
            <w:pPr>
              <w:pStyle w:val="activity-numbered--centered"/>
              <w:spacing w:after="0"/>
            </w:pPr>
            <w:r>
              <w:t>2</w:t>
            </w:r>
          </w:p>
        </w:tc>
        <w:tc>
          <w:tcPr>
            <w:tcW w:w="1871" w:type="dxa"/>
            <w:vAlign w:val="center"/>
          </w:tcPr>
          <w:p w14:paraId="3005A312" w14:textId="77777777" w:rsidR="00FF564C" w:rsidRPr="00685431" w:rsidRDefault="00FF564C" w:rsidP="002802EF">
            <w:pPr>
              <w:pStyle w:val="activity-numbered--centered"/>
              <w:spacing w:after="0"/>
            </w:pPr>
            <w:r>
              <w:t>3</w:t>
            </w:r>
          </w:p>
        </w:tc>
        <w:tc>
          <w:tcPr>
            <w:tcW w:w="1871" w:type="dxa"/>
            <w:vAlign w:val="center"/>
          </w:tcPr>
          <w:p w14:paraId="634DA721" w14:textId="77777777" w:rsidR="00FF564C" w:rsidRDefault="00FF564C" w:rsidP="002802EF">
            <w:pPr>
              <w:pStyle w:val="activity-numbered--centered"/>
              <w:spacing w:after="0"/>
            </w:pPr>
            <w:r>
              <w:t>4</w:t>
            </w:r>
          </w:p>
        </w:tc>
        <w:tc>
          <w:tcPr>
            <w:tcW w:w="1871" w:type="dxa"/>
            <w:vAlign w:val="center"/>
          </w:tcPr>
          <w:p w14:paraId="351182AB" w14:textId="77777777" w:rsidR="00FF564C" w:rsidRDefault="00FF564C" w:rsidP="002802EF">
            <w:pPr>
              <w:pStyle w:val="activity-numbered--centered"/>
              <w:spacing w:after="0"/>
            </w:pPr>
            <w:r>
              <w:t>5</w:t>
            </w:r>
          </w:p>
        </w:tc>
      </w:tr>
    </w:tbl>
    <w:p w14:paraId="058F542D" w14:textId="77777777" w:rsidR="00FF564C" w:rsidRPr="00015C6F" w:rsidRDefault="00FF564C" w:rsidP="00FF564C">
      <w:pPr>
        <w:pStyle w:val="activity-numbered"/>
        <w:spacing w:before="180"/>
      </w:pPr>
      <w:r>
        <w:t>1</w:t>
      </w:r>
      <w:r>
        <w:tab/>
        <w:t xml:space="preserve">Sophia drives </w:t>
      </w:r>
      <w:r>
        <w:rPr>
          <w:rStyle w:val="wol"/>
        </w:rPr>
        <w:t>     </w:t>
      </w:r>
      <w:r>
        <w:t xml:space="preserve"> ambulance. She works in the hospital. </w:t>
      </w:r>
    </w:p>
    <w:p w14:paraId="669CF60C" w14:textId="77777777" w:rsidR="00FF564C" w:rsidRPr="00015C6F" w:rsidRDefault="00FF564C" w:rsidP="00FF564C">
      <w:pPr>
        <w:pStyle w:val="activity-numbered"/>
      </w:pPr>
      <w:r>
        <w:t>2</w:t>
      </w:r>
      <w:r>
        <w:tab/>
        <w:t xml:space="preserve">Anna works with animals. She’s </w:t>
      </w:r>
      <w:r w:rsidRPr="004727DA">
        <w:rPr>
          <w:rStyle w:val="wol"/>
        </w:rPr>
        <w:t>      </w:t>
      </w:r>
      <w:r>
        <w:t xml:space="preserve"> vet.</w:t>
      </w:r>
    </w:p>
    <w:p w14:paraId="2E9810F0" w14:textId="77777777" w:rsidR="00FF564C" w:rsidRPr="00015C6F" w:rsidRDefault="00FF564C" w:rsidP="00FF564C">
      <w:pPr>
        <w:pStyle w:val="activity-numbered"/>
      </w:pPr>
      <w:r>
        <w:t>3</w:t>
      </w:r>
      <w:r>
        <w:tab/>
        <w:t xml:space="preserve">Charlotte wants to be a scientist or </w:t>
      </w:r>
      <w:r>
        <w:rPr>
          <w:rStyle w:val="wol"/>
        </w:rPr>
        <w:t>     </w:t>
      </w:r>
      <w:r>
        <w:t xml:space="preserve"> astronaut. She loves science</w:t>
      </w:r>
      <w:r w:rsidRPr="0057351E">
        <w:t>.</w:t>
      </w:r>
    </w:p>
    <w:p w14:paraId="1ACE9437" w14:textId="22CF4611" w:rsidR="00FF564C" w:rsidRDefault="00FF564C" w:rsidP="00FF564C">
      <w:pPr>
        <w:pStyle w:val="activity-numbered"/>
      </w:pPr>
      <w:r>
        <w:t>4</w:t>
      </w:r>
      <w:r>
        <w:tab/>
        <w:t xml:space="preserve">Alex likes his job because he works in the day. He’s </w:t>
      </w:r>
      <w:r>
        <w:rPr>
          <w:rStyle w:val="wol"/>
        </w:rPr>
        <w:t>     </w:t>
      </w:r>
      <w:r>
        <w:t xml:space="preserve"> shop assistant.</w:t>
      </w:r>
    </w:p>
    <w:p w14:paraId="373D5CC7" w14:textId="6345A2B2" w:rsidR="00FF564C" w:rsidRDefault="00FF564C" w:rsidP="00FF564C">
      <w:pPr>
        <w:pStyle w:val="activity-numbered"/>
      </w:pPr>
      <w:r>
        <w:t>5</w:t>
      </w:r>
      <w:r>
        <w:tab/>
        <w:t xml:space="preserve">Tom is </w:t>
      </w:r>
      <w:r w:rsidRPr="004727DA">
        <w:rPr>
          <w:rStyle w:val="wol"/>
        </w:rPr>
        <w:t>      </w:t>
      </w:r>
      <w:r>
        <w:rPr>
          <w:rStyle w:val="wol"/>
          <w:u w:val="none"/>
        </w:rPr>
        <w:t xml:space="preserve"> doctor</w:t>
      </w:r>
      <w:r w:rsidRPr="005E00E9">
        <w:rPr>
          <w:rStyle w:val="wol"/>
          <w:u w:val="none"/>
        </w:rPr>
        <w:t>.</w:t>
      </w:r>
      <w:r>
        <w:rPr>
          <w:rStyle w:val="wol"/>
          <w:u w:val="none"/>
        </w:rPr>
        <w:t xml:space="preserve"> He works at the hospital.</w:t>
      </w:r>
    </w:p>
    <w:p w14:paraId="4A4E3583" w14:textId="77777777" w:rsidR="00FD0FA2" w:rsidRPr="002D2043" w:rsidRDefault="00FD0FA2" w:rsidP="00FF564C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9E3A09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3132E84A" w:rsidR="00FD0FA2" w:rsidRDefault="00FD0FA2" w:rsidP="009E3A09">
      <w:pPr>
        <w:pStyle w:val="instruction"/>
        <w:spacing w:after="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7700A9">
        <w:rPr>
          <w:color w:val="767171" w:themeColor="background2" w:themeShade="80"/>
        </w:rPr>
        <w:t>3</w:t>
      </w:r>
      <w:r>
        <w:t xml:space="preserve"> </w:t>
      </w:r>
      <w:r w:rsidR="007700A9">
        <w:t>Listen and choose A, B or C.</w:t>
      </w:r>
    </w:p>
    <w:p w14:paraId="660ADDDA" w14:textId="06AB4464" w:rsidR="007700A9" w:rsidRPr="0034017B" w:rsidRDefault="0034017B" w:rsidP="0034017B">
      <w:pPr>
        <w:pStyle w:val="activity-numbered"/>
      </w:pPr>
      <w:r w:rsidRPr="0034017B">
        <w:t>1</w:t>
      </w:r>
      <w:r w:rsidRPr="0034017B">
        <w:tab/>
        <w:t>Where does Ibrahim work?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5"/>
        <w:gridCol w:w="3345"/>
        <w:gridCol w:w="2813"/>
      </w:tblGrid>
      <w:tr w:rsidR="005B7BB5" w14:paraId="4650BB13" w14:textId="77777777" w:rsidTr="00EB41BC">
        <w:trPr>
          <w:cantSplit/>
          <w:trHeight w:val="1219"/>
        </w:trPr>
        <w:tc>
          <w:tcPr>
            <w:tcW w:w="2835" w:type="dxa"/>
            <w:shd w:val="clear" w:color="auto" w:fill="auto"/>
            <w:vAlign w:val="center"/>
          </w:tcPr>
          <w:p w14:paraId="3B01EA9C" w14:textId="78177003" w:rsidR="005B7BB5" w:rsidRDefault="00E247AA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311222" wp14:editId="58FDC4CB">
                  <wp:extent cx="1286969" cy="740664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C3SU3zc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059" cy="757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shd w:val="clear" w:color="auto" w:fill="auto"/>
            <w:vAlign w:val="center"/>
          </w:tcPr>
          <w:p w14:paraId="539241C1" w14:textId="12965D93" w:rsidR="005B7BB5" w:rsidRDefault="00C15FEF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909929" wp14:editId="7CF8A3D5">
                  <wp:extent cx="786184" cy="757981"/>
                  <wp:effectExtent l="0" t="0" r="1270" b="444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C3SU3zc.jp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184" cy="757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13" w:type="dxa"/>
            <w:shd w:val="clear" w:color="auto" w:fill="auto"/>
            <w:vAlign w:val="center"/>
          </w:tcPr>
          <w:p w14:paraId="2CF17636" w14:textId="6F5EEAA1" w:rsidR="005B7BB5" w:rsidRDefault="00C15FEF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5C0ECD" wp14:editId="33128B05">
                  <wp:extent cx="916796" cy="757981"/>
                  <wp:effectExtent l="0" t="0" r="0" b="444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C3SU3zc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796" cy="757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7BB5" w:rsidRPr="00685431" w14:paraId="2200EBDA" w14:textId="77777777" w:rsidTr="00EB41BC">
        <w:trPr>
          <w:cantSplit/>
          <w:trHeight w:val="340"/>
        </w:trPr>
        <w:tc>
          <w:tcPr>
            <w:tcW w:w="2835" w:type="dxa"/>
            <w:vAlign w:val="center"/>
          </w:tcPr>
          <w:p w14:paraId="2225B05B" w14:textId="289635AD" w:rsidR="005B7BB5" w:rsidRPr="00685431" w:rsidRDefault="005B7BB5" w:rsidP="002802EF">
            <w:pPr>
              <w:pStyle w:val="activity-numbered--table"/>
              <w:spacing w:after="0" w:line="300" w:lineRule="exact"/>
            </w:pP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at the hospital</w:t>
            </w:r>
          </w:p>
        </w:tc>
        <w:tc>
          <w:tcPr>
            <w:tcW w:w="3345" w:type="dxa"/>
            <w:vAlign w:val="center"/>
          </w:tcPr>
          <w:p w14:paraId="1AEB4E7B" w14:textId="0FE174E2" w:rsidR="005B7BB5" w:rsidRPr="00685431" w:rsidRDefault="005B7BB5" w:rsidP="002802EF">
            <w:pPr>
              <w:pStyle w:val="activity-numbered--centered"/>
              <w:spacing w:after="0"/>
              <w:jc w:val="left"/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at the library</w:t>
            </w:r>
          </w:p>
        </w:tc>
        <w:tc>
          <w:tcPr>
            <w:tcW w:w="2813" w:type="dxa"/>
            <w:vAlign w:val="center"/>
          </w:tcPr>
          <w:p w14:paraId="502E79BB" w14:textId="5B3ED68D" w:rsidR="005B7BB5" w:rsidRPr="00685431" w:rsidRDefault="005B7BB5" w:rsidP="002802EF">
            <w:pPr>
              <w:pStyle w:val="activity-numbered--centered"/>
              <w:spacing w:after="0"/>
              <w:jc w:val="left"/>
            </w:pPr>
            <w:r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in a restaurant</w:t>
            </w:r>
          </w:p>
        </w:tc>
      </w:tr>
    </w:tbl>
    <w:p w14:paraId="091DB83E" w14:textId="548501C1" w:rsidR="005B7BB5" w:rsidRPr="0034017B" w:rsidRDefault="005B7BB5" w:rsidP="009E3A09">
      <w:pPr>
        <w:pStyle w:val="activity-numbered"/>
        <w:spacing w:before="60"/>
      </w:pPr>
      <w:r>
        <w:t>2</w:t>
      </w:r>
      <w:r w:rsidRPr="0034017B">
        <w:tab/>
      </w:r>
      <w:r>
        <w:t>When does Ibrahim do his job?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5"/>
        <w:gridCol w:w="3345"/>
        <w:gridCol w:w="2813"/>
      </w:tblGrid>
      <w:tr w:rsidR="00D87E38" w14:paraId="2A28F420" w14:textId="77777777" w:rsidTr="00EB41BC">
        <w:trPr>
          <w:cantSplit/>
          <w:trHeight w:val="1247"/>
        </w:trPr>
        <w:tc>
          <w:tcPr>
            <w:tcW w:w="2835" w:type="dxa"/>
            <w:vAlign w:val="center"/>
          </w:tcPr>
          <w:p w14:paraId="7A276563" w14:textId="77777777" w:rsidR="00D87E38" w:rsidRDefault="00D87E38" w:rsidP="00D87E3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2A35B0" wp14:editId="17C41BA7">
                  <wp:extent cx="965835" cy="721951"/>
                  <wp:effectExtent l="0" t="0" r="0" b="254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71"/>
                          <a:stretch/>
                        </pic:blipFill>
                        <pic:spPr bwMode="auto">
                          <a:xfrm>
                            <a:off x="0" y="0"/>
                            <a:ext cx="966116" cy="7221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Align w:val="center"/>
          </w:tcPr>
          <w:p w14:paraId="546976FB" w14:textId="77777777" w:rsidR="00D87E38" w:rsidRDefault="00D87E38" w:rsidP="00D87E3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70E32D" wp14:editId="048B4245">
                  <wp:extent cx="1587171" cy="725564"/>
                  <wp:effectExtent l="0" t="0" r="63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171" cy="725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13" w:type="dxa"/>
            <w:vAlign w:val="center"/>
          </w:tcPr>
          <w:p w14:paraId="6D066A4D" w14:textId="77777777" w:rsidR="00D87E38" w:rsidRDefault="00D87E38" w:rsidP="00D87E3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15D77B" wp14:editId="7F0936F9">
                  <wp:extent cx="1024725" cy="722122"/>
                  <wp:effectExtent l="0" t="0" r="4445" b="190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177" cy="724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7BB5" w:rsidRPr="00685431" w14:paraId="23254DDD" w14:textId="77777777" w:rsidTr="00EB41BC">
        <w:trPr>
          <w:cantSplit/>
          <w:trHeight w:val="340"/>
        </w:trPr>
        <w:tc>
          <w:tcPr>
            <w:tcW w:w="2835" w:type="dxa"/>
            <w:vAlign w:val="center"/>
          </w:tcPr>
          <w:p w14:paraId="7855BAEB" w14:textId="3B51E1F6" w:rsidR="005B7BB5" w:rsidRPr="00685431" w:rsidRDefault="005B7BB5" w:rsidP="002802EF">
            <w:pPr>
              <w:pStyle w:val="activity-numbered--table"/>
              <w:spacing w:after="0" w:line="300" w:lineRule="exact"/>
            </w:pP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at night</w:t>
            </w:r>
          </w:p>
        </w:tc>
        <w:tc>
          <w:tcPr>
            <w:tcW w:w="3345" w:type="dxa"/>
            <w:vAlign w:val="center"/>
          </w:tcPr>
          <w:p w14:paraId="0BF0BC2A" w14:textId="49AC89DF" w:rsidR="005B7BB5" w:rsidRPr="00685431" w:rsidRDefault="005B7BB5" w:rsidP="002802EF">
            <w:pPr>
              <w:pStyle w:val="activity-numbered--centered"/>
              <w:spacing w:after="0"/>
              <w:jc w:val="left"/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at night and in the day</w:t>
            </w:r>
          </w:p>
        </w:tc>
        <w:tc>
          <w:tcPr>
            <w:tcW w:w="2813" w:type="dxa"/>
            <w:vAlign w:val="center"/>
          </w:tcPr>
          <w:p w14:paraId="2D6F553A" w14:textId="0D9B5B17" w:rsidR="005B7BB5" w:rsidRPr="00685431" w:rsidRDefault="005B7BB5" w:rsidP="002802EF">
            <w:pPr>
              <w:pStyle w:val="activity-numbered--centered"/>
              <w:spacing w:after="0"/>
              <w:jc w:val="left"/>
            </w:pPr>
            <w:r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in the day</w:t>
            </w:r>
          </w:p>
        </w:tc>
      </w:tr>
    </w:tbl>
    <w:p w14:paraId="67D29401" w14:textId="18621ED3" w:rsidR="00116B52" w:rsidRPr="0034017B" w:rsidRDefault="00116B52" w:rsidP="009E3A09">
      <w:pPr>
        <w:pStyle w:val="activity-numbered"/>
        <w:spacing w:before="60"/>
      </w:pPr>
      <w:r>
        <w:t>3</w:t>
      </w:r>
      <w:r w:rsidRPr="0034017B">
        <w:tab/>
      </w:r>
      <w:r w:rsidR="009E3A09">
        <w:t>Why does Ibrahim like his job?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5"/>
        <w:gridCol w:w="3345"/>
        <w:gridCol w:w="2813"/>
      </w:tblGrid>
      <w:tr w:rsidR="00116B52" w14:paraId="032766E8" w14:textId="77777777" w:rsidTr="00EB41BC">
        <w:trPr>
          <w:cantSplit/>
          <w:trHeight w:val="1247"/>
        </w:trPr>
        <w:tc>
          <w:tcPr>
            <w:tcW w:w="2835" w:type="dxa"/>
            <w:vAlign w:val="center"/>
          </w:tcPr>
          <w:p w14:paraId="1484C687" w14:textId="77777777" w:rsidR="00116B52" w:rsidRDefault="00116B52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EDAD94C" wp14:editId="3A51383B">
                  <wp:extent cx="1271016" cy="733277"/>
                  <wp:effectExtent l="0" t="0" r="0" b="381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456" cy="740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Align w:val="center"/>
          </w:tcPr>
          <w:p w14:paraId="44C0EC8E" w14:textId="77777777" w:rsidR="00116B52" w:rsidRDefault="00116B52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4F2DA3" wp14:editId="60679822">
                  <wp:extent cx="1267969" cy="731520"/>
                  <wp:effectExtent l="0" t="0" r="2540" b="508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285" cy="740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13" w:type="dxa"/>
            <w:vAlign w:val="center"/>
          </w:tcPr>
          <w:p w14:paraId="383FD050" w14:textId="77777777" w:rsidR="00116B52" w:rsidRDefault="00116B52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870AC2" wp14:editId="5EA24ABD">
                  <wp:extent cx="1243584" cy="741366"/>
                  <wp:effectExtent l="0" t="0" r="127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919" cy="751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B52" w:rsidRPr="00685431" w14:paraId="09B8BA97" w14:textId="77777777" w:rsidTr="00EB41BC">
        <w:trPr>
          <w:cantSplit/>
          <w:trHeight w:val="340"/>
        </w:trPr>
        <w:tc>
          <w:tcPr>
            <w:tcW w:w="2835" w:type="dxa"/>
            <w:vAlign w:val="center"/>
          </w:tcPr>
          <w:p w14:paraId="19A37D98" w14:textId="3213D1B4" w:rsidR="00116B52" w:rsidRPr="00685431" w:rsidRDefault="00116B52" w:rsidP="002802EF">
            <w:pPr>
              <w:pStyle w:val="activity-numbered--table"/>
              <w:spacing w:after="0" w:line="300" w:lineRule="exact"/>
            </w:pP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="009E3A09">
              <w:t>He cooks food.</w:t>
            </w:r>
          </w:p>
        </w:tc>
        <w:tc>
          <w:tcPr>
            <w:tcW w:w="3345" w:type="dxa"/>
            <w:vAlign w:val="center"/>
          </w:tcPr>
          <w:p w14:paraId="3015E340" w14:textId="6940D71C" w:rsidR="00116B52" w:rsidRPr="00685431" w:rsidRDefault="00116B52" w:rsidP="002802EF">
            <w:pPr>
              <w:pStyle w:val="activity-numbered--centered"/>
              <w:spacing w:after="0"/>
              <w:jc w:val="left"/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="009E3A09">
              <w:t>He drives.</w:t>
            </w:r>
          </w:p>
        </w:tc>
        <w:tc>
          <w:tcPr>
            <w:tcW w:w="2813" w:type="dxa"/>
            <w:vAlign w:val="center"/>
          </w:tcPr>
          <w:p w14:paraId="52BBCD1D" w14:textId="2C1A8E5D" w:rsidR="00116B52" w:rsidRPr="00685431" w:rsidRDefault="00116B52" w:rsidP="002802EF">
            <w:pPr>
              <w:pStyle w:val="activity-numbered--centered"/>
              <w:spacing w:after="0"/>
              <w:jc w:val="left"/>
            </w:pPr>
            <w:r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="009E3A09">
              <w:t>He helps people.</w:t>
            </w:r>
          </w:p>
        </w:tc>
      </w:tr>
    </w:tbl>
    <w:p w14:paraId="40C843A7" w14:textId="0487C91C" w:rsidR="009E3A09" w:rsidRPr="0034017B" w:rsidRDefault="009E3A09" w:rsidP="009E3A09">
      <w:pPr>
        <w:pStyle w:val="activity-numbered"/>
        <w:spacing w:before="60"/>
      </w:pPr>
      <w:r>
        <w:t>4</w:t>
      </w:r>
      <w:r w:rsidRPr="0034017B">
        <w:tab/>
      </w:r>
      <w:r>
        <w:t>What job does Ibrahim do?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5"/>
        <w:gridCol w:w="3345"/>
        <w:gridCol w:w="2813"/>
      </w:tblGrid>
      <w:tr w:rsidR="009E3A09" w14:paraId="35981DE1" w14:textId="77777777" w:rsidTr="00EB41BC">
        <w:trPr>
          <w:cantSplit/>
          <w:trHeight w:val="1247"/>
        </w:trPr>
        <w:tc>
          <w:tcPr>
            <w:tcW w:w="2835" w:type="dxa"/>
            <w:vAlign w:val="center"/>
          </w:tcPr>
          <w:p w14:paraId="5DD83063" w14:textId="77777777" w:rsidR="009E3A09" w:rsidRDefault="009E3A09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941663" wp14:editId="2A77F262">
                  <wp:extent cx="493776" cy="740664"/>
                  <wp:effectExtent l="0" t="0" r="190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051" cy="750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Align w:val="center"/>
          </w:tcPr>
          <w:p w14:paraId="49C5342F" w14:textId="77777777" w:rsidR="009E3A09" w:rsidRDefault="009E3A09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246D92" wp14:editId="7774C597">
                  <wp:extent cx="947420" cy="777181"/>
                  <wp:effectExtent l="0" t="0" r="508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8052" cy="794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13" w:type="dxa"/>
            <w:vAlign w:val="center"/>
          </w:tcPr>
          <w:p w14:paraId="2D6FD055" w14:textId="77777777" w:rsidR="009E3A09" w:rsidRDefault="009E3A09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FE3C7F" wp14:editId="082CFAFA">
                  <wp:extent cx="576707" cy="76651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803" cy="767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3A09" w:rsidRPr="00685431" w14:paraId="7DFCAD5F" w14:textId="77777777" w:rsidTr="00EB41BC">
        <w:trPr>
          <w:cantSplit/>
          <w:trHeight w:val="340"/>
        </w:trPr>
        <w:tc>
          <w:tcPr>
            <w:tcW w:w="2835" w:type="dxa"/>
            <w:vAlign w:val="center"/>
          </w:tcPr>
          <w:p w14:paraId="27BF01C7" w14:textId="0A52206C" w:rsidR="009E3A09" w:rsidRPr="00685431" w:rsidRDefault="009E3A09" w:rsidP="002802EF">
            <w:pPr>
              <w:pStyle w:val="activity-numbered--table"/>
              <w:spacing w:after="0" w:line="300" w:lineRule="exact"/>
            </w:pP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He’s a doctor.</w:t>
            </w:r>
          </w:p>
        </w:tc>
        <w:tc>
          <w:tcPr>
            <w:tcW w:w="3345" w:type="dxa"/>
            <w:vAlign w:val="center"/>
          </w:tcPr>
          <w:p w14:paraId="65B3FC3E" w14:textId="7A89B2DD" w:rsidR="009E3A09" w:rsidRPr="00685431" w:rsidRDefault="009E3A09" w:rsidP="002802EF">
            <w:pPr>
              <w:pStyle w:val="activity-numbered--centered"/>
              <w:spacing w:after="0"/>
              <w:jc w:val="left"/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He’s an ambulance</w:t>
            </w:r>
            <w:r>
              <w:tab/>
              <w:t xml:space="preserve"> driver.</w:t>
            </w:r>
          </w:p>
        </w:tc>
        <w:tc>
          <w:tcPr>
            <w:tcW w:w="2813" w:type="dxa"/>
            <w:vAlign w:val="center"/>
          </w:tcPr>
          <w:p w14:paraId="44E0C544" w14:textId="525C4639" w:rsidR="009E3A09" w:rsidRPr="00685431" w:rsidRDefault="009E3A09" w:rsidP="002802EF">
            <w:pPr>
              <w:pStyle w:val="activity-numbered--centered"/>
              <w:spacing w:after="0"/>
              <w:jc w:val="left"/>
            </w:pPr>
            <w:r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He’s a chef.</w:t>
            </w:r>
          </w:p>
        </w:tc>
      </w:tr>
    </w:tbl>
    <w:p w14:paraId="12117366" w14:textId="6A4CF95A" w:rsidR="00FD0FA2" w:rsidRPr="00683C0B" w:rsidRDefault="00FD0FA2" w:rsidP="009E3A09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1505B4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9E3A09">
      <w:pPr>
        <w:pStyle w:val="head-b"/>
        <w:spacing w:after="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5FA6D93E" w:rsidR="00FD0FA2" w:rsidRDefault="00FD0FA2" w:rsidP="009E3A09">
      <w:pPr>
        <w:pStyle w:val="instruction"/>
        <w:spacing w:before="0"/>
      </w:pPr>
      <w:r>
        <w:t>8</w:t>
      </w:r>
      <w:r>
        <w:tab/>
      </w:r>
      <w:r w:rsidR="009E3A09">
        <w:t xml:space="preserve">Look </w:t>
      </w:r>
      <w:r w:rsidR="009E3A09" w:rsidRPr="005D5829">
        <w:t xml:space="preserve">and </w:t>
      </w:r>
      <w:r w:rsidR="009E3A09">
        <w:t>answer the questions</w:t>
      </w:r>
      <w:r w:rsidR="009E3A09" w:rsidRPr="005D5829">
        <w:t>.</w:t>
      </w:r>
    </w:p>
    <w:tbl>
      <w:tblPr>
        <w:tblW w:w="9497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3942"/>
      </w:tblGrid>
      <w:tr w:rsidR="009E3A09" w14:paraId="7521423A" w14:textId="77777777" w:rsidTr="009E3A09">
        <w:trPr>
          <w:cantSplit/>
          <w:trHeight w:val="1418"/>
        </w:trPr>
        <w:tc>
          <w:tcPr>
            <w:tcW w:w="2777" w:type="dxa"/>
            <w:vAlign w:val="center"/>
          </w:tcPr>
          <w:p w14:paraId="3CC02568" w14:textId="77777777" w:rsidR="009E3A09" w:rsidRDefault="009E3A09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F6AF06" wp14:editId="597B48D8">
                  <wp:extent cx="1097280" cy="843533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6546" cy="850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267E3B2" w14:textId="77777777" w:rsidR="009E3A09" w:rsidRDefault="009E3A09" w:rsidP="002802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F1433C" wp14:editId="3B0FA29E">
                  <wp:extent cx="1160691" cy="813816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563" cy="824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2" w:type="dxa"/>
          </w:tcPr>
          <w:p w14:paraId="1F749E68" w14:textId="77777777" w:rsidR="009E3A09" w:rsidRPr="001D63D0" w:rsidRDefault="009E3A09" w:rsidP="009E3A09">
            <w:pPr>
              <w:pStyle w:val="activity-bulleted"/>
              <w:ind w:left="425" w:hanging="284"/>
            </w:pPr>
            <w:r>
              <w:t>What jobs do the people do?</w:t>
            </w:r>
          </w:p>
          <w:p w14:paraId="57EDCB5B" w14:textId="77777777" w:rsidR="009E3A09" w:rsidRDefault="009E3A09" w:rsidP="009E3A09">
            <w:pPr>
              <w:pStyle w:val="activity-bulleted"/>
              <w:ind w:left="425" w:hanging="284"/>
            </w:pPr>
            <w:r>
              <w:t>What activities do they do</w:t>
            </w:r>
            <w:r w:rsidRPr="001D63D0">
              <w:t>?</w:t>
            </w:r>
          </w:p>
          <w:p w14:paraId="5696E021" w14:textId="722AD699" w:rsidR="009E3A09" w:rsidRDefault="009E3A09" w:rsidP="009E3A09"/>
        </w:tc>
      </w:tr>
    </w:tbl>
    <w:p w14:paraId="53459C6C" w14:textId="77777777" w:rsidR="00FD0FA2" w:rsidRPr="00683C0B" w:rsidRDefault="00FD0FA2" w:rsidP="009E3A09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009BCC92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9E3A09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009BCC92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9E3A09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56"/>
      <w:footerReference w:type="default" r:id="rId57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B3F3DB" w14:textId="77777777" w:rsidR="000838A4" w:rsidRDefault="000838A4" w:rsidP="00B7780C">
      <w:r>
        <w:separator/>
      </w:r>
    </w:p>
  </w:endnote>
  <w:endnote w:type="continuationSeparator" w:id="0">
    <w:p w14:paraId="33F6B705" w14:textId="77777777" w:rsidR="000838A4" w:rsidRDefault="000838A4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0CD78ABC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1E6726">
      <w:rPr>
        <w:rStyle w:val="PageNumber"/>
      </w:rPr>
      <w:t>Beehive 3</w:t>
    </w:r>
    <w:r w:rsidR="001E6726" w:rsidRPr="00DA2675">
      <w:rPr>
        <w:rStyle w:val="PageNumber"/>
      </w:rPr>
      <w:t xml:space="preserve"> • </w:t>
    </w:r>
    <w:r w:rsidR="001E6726">
      <w:rPr>
        <w:rStyle w:val="PageNumber"/>
      </w:rPr>
      <w:t>Unit 3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B819D7" w14:textId="77777777" w:rsidR="000838A4" w:rsidRDefault="000838A4" w:rsidP="00B7780C">
      <w:r>
        <w:separator/>
      </w:r>
    </w:p>
  </w:footnote>
  <w:footnote w:type="continuationSeparator" w:id="0">
    <w:p w14:paraId="22844A2F" w14:textId="77777777" w:rsidR="000838A4" w:rsidRDefault="000838A4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417FFB00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2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96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8A4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6B52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05B4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0181"/>
    <w:rsid w:val="001E2CAF"/>
    <w:rsid w:val="001E41F9"/>
    <w:rsid w:val="001E512C"/>
    <w:rsid w:val="001E5C42"/>
    <w:rsid w:val="001E6726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5A5B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229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017B"/>
    <w:rsid w:val="00341023"/>
    <w:rsid w:val="00343276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69B2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6041"/>
    <w:rsid w:val="00427D2B"/>
    <w:rsid w:val="00430209"/>
    <w:rsid w:val="0043217C"/>
    <w:rsid w:val="004333FD"/>
    <w:rsid w:val="004340DA"/>
    <w:rsid w:val="004363EB"/>
    <w:rsid w:val="0044081C"/>
    <w:rsid w:val="00441030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B7BB5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5F69BC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9AC"/>
    <w:rsid w:val="006A3FCA"/>
    <w:rsid w:val="006A5AF6"/>
    <w:rsid w:val="006A6B18"/>
    <w:rsid w:val="006A7731"/>
    <w:rsid w:val="006B20A6"/>
    <w:rsid w:val="006B35D6"/>
    <w:rsid w:val="006B4C3C"/>
    <w:rsid w:val="006B76B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878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00A9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05B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5C77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58E1"/>
    <w:rsid w:val="00896F7D"/>
    <w:rsid w:val="008A14EA"/>
    <w:rsid w:val="008A6665"/>
    <w:rsid w:val="008A6D9D"/>
    <w:rsid w:val="008A7DBA"/>
    <w:rsid w:val="008B09EB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23DF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3A09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9EB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D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55A1D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0F49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E6220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1F04"/>
    <w:rsid w:val="00B82A9C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2B54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B7D99"/>
    <w:rsid w:val="00BC053C"/>
    <w:rsid w:val="00BC0CBE"/>
    <w:rsid w:val="00BC2B28"/>
    <w:rsid w:val="00BD0B7D"/>
    <w:rsid w:val="00BD1111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2B79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5FEF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82E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87E38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47AA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50B1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4D83"/>
    <w:rsid w:val="00E85814"/>
    <w:rsid w:val="00E866E4"/>
    <w:rsid w:val="00E86B97"/>
    <w:rsid w:val="00E87D60"/>
    <w:rsid w:val="00E92319"/>
    <w:rsid w:val="00E92C07"/>
    <w:rsid w:val="00EA01F3"/>
    <w:rsid w:val="00EA1605"/>
    <w:rsid w:val="00EA22C7"/>
    <w:rsid w:val="00EA4229"/>
    <w:rsid w:val="00EA504A"/>
    <w:rsid w:val="00EA5656"/>
    <w:rsid w:val="00EA5A9E"/>
    <w:rsid w:val="00EA635B"/>
    <w:rsid w:val="00EA750C"/>
    <w:rsid w:val="00EA7578"/>
    <w:rsid w:val="00EB019B"/>
    <w:rsid w:val="00EB08D1"/>
    <w:rsid w:val="00EB1B94"/>
    <w:rsid w:val="00EB214F"/>
    <w:rsid w:val="00EB27CA"/>
    <w:rsid w:val="00EB41BC"/>
    <w:rsid w:val="00EC0263"/>
    <w:rsid w:val="00EC0670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28D1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1AFB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4C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3F69B2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  <w:szCs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C451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4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emf"/><Relationship Id="rId58" Type="http://schemas.openxmlformats.org/officeDocument/2006/relationships/fontTable" Target="fontTable.xml"/><Relationship Id="rId5" Type="http://schemas.openxmlformats.org/officeDocument/2006/relationships/numbering" Target="numbering.xml"/><Relationship Id="rId19" Type="http://schemas.openxmlformats.org/officeDocument/2006/relationships/image" Target="media/image9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g"/><Relationship Id="rId48" Type="http://schemas.openxmlformats.org/officeDocument/2006/relationships/image" Target="media/image38.jpeg"/><Relationship Id="rId56" Type="http://schemas.openxmlformats.org/officeDocument/2006/relationships/header" Target="header1.xml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theme" Target="theme/theme1.xml"/><Relationship Id="rId20" Type="http://schemas.openxmlformats.org/officeDocument/2006/relationships/image" Target="media/image10.jpg"/><Relationship Id="rId41" Type="http://schemas.openxmlformats.org/officeDocument/2006/relationships/image" Target="media/image31.jpeg"/><Relationship Id="rId54" Type="http://schemas.openxmlformats.org/officeDocument/2006/relationships/image" Target="media/image430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footer" Target="footer1.xml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373F071-CBFF-764A-9D24-52774488C7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44</TotalTime>
  <Pages>4</Pages>
  <Words>563</Words>
  <Characters>3215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36</cp:revision>
  <cp:lastPrinted>2022-06-09T11:07:00Z</cp:lastPrinted>
  <dcterms:created xsi:type="dcterms:W3CDTF">2022-06-09T10:19:00Z</dcterms:created>
  <dcterms:modified xsi:type="dcterms:W3CDTF">2022-08-18T09:47:00Z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